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E6C1" w14:textId="10349CD5" w:rsidR="00B545C3" w:rsidRPr="00146F40" w:rsidRDefault="00B545C3" w:rsidP="00B545C3">
      <w:pPr>
        <w:pStyle w:val="ad"/>
        <w:tabs>
          <w:tab w:val="clear" w:pos="9355"/>
          <w:tab w:val="right" w:pos="9780"/>
        </w:tabs>
        <w:jc w:val="center"/>
        <w:rPr>
          <w:rFonts w:ascii="Arial" w:hAnsi="Arial" w:cs="Arial"/>
          <w:sz w:val="22"/>
          <w:szCs w:val="22"/>
          <w:lang w:val="uk-UA"/>
        </w:rPr>
      </w:pPr>
      <w:r w:rsidRPr="00146F40">
        <w:rPr>
          <w:rFonts w:ascii="Arial" w:hAnsi="Arial" w:cs="Arial"/>
          <w:b/>
          <w:sz w:val="22"/>
          <w:szCs w:val="22"/>
          <w:lang w:val="uk-UA"/>
        </w:rPr>
        <w:t>ПРО (Пропозиція робити оферти) №</w:t>
      </w:r>
      <w:r w:rsidR="00756AE6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="00272927">
        <w:rPr>
          <w:rFonts w:ascii="Arial" w:hAnsi="Arial" w:cs="Arial"/>
          <w:b/>
          <w:sz w:val="22"/>
          <w:szCs w:val="22"/>
          <w:lang w:val="uk-UA"/>
        </w:rPr>
        <w:t>754</w:t>
      </w:r>
      <w:r w:rsidRPr="00146F40">
        <w:rPr>
          <w:rFonts w:ascii="Arial" w:hAnsi="Arial" w:cs="Arial"/>
          <w:b/>
          <w:sz w:val="22"/>
          <w:szCs w:val="22"/>
        </w:rPr>
        <w:t>П</w:t>
      </w:r>
      <w:r w:rsidRPr="00146F40">
        <w:rPr>
          <w:rFonts w:ascii="Arial" w:hAnsi="Arial" w:cs="Arial"/>
          <w:b/>
          <w:sz w:val="22"/>
          <w:szCs w:val="22"/>
          <w:lang w:val="uk-UA"/>
        </w:rPr>
        <w:t xml:space="preserve">Р (послуги/роботи)  від </w:t>
      </w:r>
      <w:r w:rsidR="00272927">
        <w:rPr>
          <w:rFonts w:ascii="Arial" w:hAnsi="Arial" w:cs="Arial"/>
          <w:b/>
          <w:sz w:val="22"/>
          <w:szCs w:val="22"/>
          <w:lang w:val="uk-UA"/>
        </w:rPr>
        <w:t>03.09</w:t>
      </w:r>
      <w:r w:rsidR="00756AE6">
        <w:rPr>
          <w:rFonts w:ascii="Arial" w:hAnsi="Arial" w:cs="Arial"/>
          <w:b/>
          <w:sz w:val="22"/>
          <w:szCs w:val="22"/>
          <w:lang w:val="uk-UA"/>
        </w:rPr>
        <w:t>.2026</w:t>
      </w:r>
    </w:p>
    <w:p w14:paraId="72E047B1" w14:textId="77777777" w:rsidR="000E2475" w:rsidRDefault="000E2475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p w14:paraId="758D5979" w14:textId="77777777" w:rsidR="00F55CA3" w:rsidRDefault="00F55CA3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p w14:paraId="07D87186" w14:textId="41C7F5DD" w:rsidR="00B545C3" w:rsidRPr="00146F40" w:rsidRDefault="00B545C3" w:rsidP="00BF3EE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146F40">
        <w:rPr>
          <w:rFonts w:ascii="Arial" w:hAnsi="Arial" w:cs="Arial"/>
          <w:sz w:val="20"/>
          <w:szCs w:val="20"/>
          <w:lang w:val="uk-UA"/>
        </w:rPr>
        <w:t>Повідомляємо, що ПрАТ «</w:t>
      </w:r>
      <w:r w:rsidR="00282215" w:rsidRPr="00146F40">
        <w:rPr>
          <w:rFonts w:ascii="Arial" w:hAnsi="Arial" w:cs="Arial"/>
          <w:sz w:val="20"/>
          <w:szCs w:val="20"/>
          <w:lang w:val="uk-UA"/>
        </w:rPr>
        <w:t>КАМЕТ-СТАЛЬ</w:t>
      </w:r>
      <w:r w:rsidRPr="00146F40">
        <w:rPr>
          <w:rFonts w:ascii="Arial" w:hAnsi="Arial" w:cs="Arial"/>
          <w:sz w:val="20"/>
          <w:szCs w:val="20"/>
          <w:lang w:val="uk-UA"/>
        </w:rPr>
        <w:t xml:space="preserve">» планує закупівлю послуг на виконання робіт з </w:t>
      </w:r>
      <w:r w:rsidR="00400721" w:rsidRPr="00400721">
        <w:rPr>
          <w:rFonts w:ascii="Arial" w:hAnsi="Arial" w:cs="Arial"/>
          <w:sz w:val="20"/>
          <w:szCs w:val="20"/>
          <w:lang w:val="uk-UA"/>
        </w:rPr>
        <w:t>Капітальн</w:t>
      </w:r>
      <w:r w:rsidR="00400721">
        <w:rPr>
          <w:rFonts w:ascii="Arial" w:hAnsi="Arial" w:cs="Arial"/>
          <w:sz w:val="20"/>
          <w:szCs w:val="20"/>
          <w:lang w:val="uk-UA"/>
        </w:rPr>
        <w:t>ого</w:t>
      </w:r>
      <w:r w:rsidR="00400721" w:rsidRPr="00400721">
        <w:rPr>
          <w:rFonts w:ascii="Arial" w:hAnsi="Arial" w:cs="Arial"/>
          <w:sz w:val="20"/>
          <w:szCs w:val="20"/>
          <w:lang w:val="uk-UA"/>
        </w:rPr>
        <w:t xml:space="preserve"> ремонт</w:t>
      </w:r>
      <w:r w:rsidR="00400721">
        <w:rPr>
          <w:rFonts w:ascii="Arial" w:hAnsi="Arial" w:cs="Arial"/>
          <w:sz w:val="20"/>
          <w:szCs w:val="20"/>
          <w:lang w:val="uk-UA"/>
        </w:rPr>
        <w:t>у</w:t>
      </w:r>
      <w:r w:rsidR="00400721" w:rsidRPr="00400721">
        <w:rPr>
          <w:rFonts w:ascii="Arial" w:hAnsi="Arial" w:cs="Arial"/>
          <w:sz w:val="20"/>
          <w:szCs w:val="20"/>
          <w:lang w:val="uk-UA"/>
        </w:rPr>
        <w:t xml:space="preserve"> </w:t>
      </w:r>
      <w:r w:rsidR="002C7200" w:rsidRPr="002C7200">
        <w:rPr>
          <w:rFonts w:ascii="Arial" w:hAnsi="Arial" w:cs="Arial"/>
          <w:sz w:val="20"/>
          <w:szCs w:val="20"/>
          <w:lang w:val="uk-UA"/>
        </w:rPr>
        <w:t>Установки поділу повітря КАр-30-1 №3</w:t>
      </w:r>
      <w:r w:rsidR="002C7200">
        <w:rPr>
          <w:rFonts w:ascii="Arial" w:hAnsi="Arial" w:cs="Arial"/>
          <w:sz w:val="20"/>
          <w:szCs w:val="20"/>
          <w:lang w:val="uk-UA"/>
        </w:rPr>
        <w:t>.</w:t>
      </w:r>
    </w:p>
    <w:p w14:paraId="1587E09F" w14:textId="77777777" w:rsidR="00B545C3" w:rsidRDefault="00B545C3" w:rsidP="00B545C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146F40">
        <w:rPr>
          <w:rFonts w:ascii="Arial" w:hAnsi="Arial" w:cs="Arial"/>
          <w:sz w:val="20"/>
          <w:szCs w:val="20"/>
          <w:lang w:val="uk-UA"/>
        </w:rPr>
        <w:t>Просимо надати Ваші пропозиції відповідно до вимог, вказаних нижче.</w:t>
      </w:r>
    </w:p>
    <w:p w14:paraId="2D3763C3" w14:textId="77777777" w:rsidR="00F55CA3" w:rsidRPr="00146F40" w:rsidRDefault="00F55CA3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tbl>
      <w:tblPr>
        <w:tblW w:w="10106" w:type="dxa"/>
        <w:tblInd w:w="93" w:type="dxa"/>
        <w:tblLook w:val="0000" w:firstRow="0" w:lastRow="0" w:firstColumn="0" w:lastColumn="0" w:noHBand="0" w:noVBand="0"/>
      </w:tblPr>
      <w:tblGrid>
        <w:gridCol w:w="1745"/>
        <w:gridCol w:w="6771"/>
        <w:gridCol w:w="1590"/>
      </w:tblGrid>
      <w:tr w:rsidR="00B545C3" w:rsidRPr="00146F40" w14:paraId="68EF9467" w14:textId="77777777" w:rsidTr="00BE3F24">
        <w:trPr>
          <w:trHeight w:val="239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0FD6B" w14:textId="77777777" w:rsidR="00B545C3" w:rsidRPr="00146F40" w:rsidRDefault="00B545C3" w:rsidP="00E72E49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BA8D" w14:textId="77777777" w:rsidR="00B545C3" w:rsidRPr="00146F40" w:rsidRDefault="00B545C3" w:rsidP="00E72E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B545C3" w:rsidRPr="00146F40" w14:paraId="613A5AEC" w14:textId="77777777" w:rsidTr="00BE3F24">
        <w:trPr>
          <w:trHeight w:val="132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23CF" w14:textId="77777777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Найменування послуги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3A7B8" w14:textId="3E78F807" w:rsidR="00B545C3" w:rsidRPr="00330FDF" w:rsidRDefault="00C55C4B" w:rsidP="00C55C4B">
            <w:pPr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C55C4B">
              <w:rPr>
                <w:rFonts w:ascii="Arial" w:hAnsi="Arial" w:cs="Arial"/>
                <w:b/>
                <w:sz w:val="28"/>
                <w:szCs w:val="28"/>
                <w:lang w:val="uk-UA"/>
              </w:rPr>
              <w:t>КР Установки поділу повітря КАр-30-1 №3 Ремонт</w:t>
            </w:r>
            <w:r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 </w:t>
            </w:r>
            <w:r w:rsidR="002C7200">
              <w:rPr>
                <w:rFonts w:ascii="Arial" w:hAnsi="Arial" w:cs="Arial"/>
                <w:b/>
                <w:sz w:val="28"/>
                <w:szCs w:val="28"/>
                <w:lang w:val="uk-UA"/>
              </w:rPr>
              <w:t>т</w:t>
            </w:r>
            <w:r w:rsidRPr="00C55C4B">
              <w:rPr>
                <w:rFonts w:ascii="Arial" w:hAnsi="Arial" w:cs="Arial"/>
                <w:b/>
                <w:sz w:val="28"/>
                <w:szCs w:val="28"/>
                <w:lang w:val="uk-UA"/>
              </w:rPr>
              <w:t>урбодетандер-компресорного агрегату №1,2  установки поділу повітря (КФР №25-156 / 3)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30C8" w14:textId="77777777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CABFC14" w14:textId="77777777" w:rsidTr="00BE3F24">
        <w:trPr>
          <w:trHeight w:val="3362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EE9A7" w14:textId="24AD2F19" w:rsidR="00B545C3" w:rsidRPr="00146F40" w:rsidRDefault="00D777F4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</w:t>
            </w:r>
            <w:r w:rsidR="00B545C3" w:rsidRPr="00146F40">
              <w:rPr>
                <w:rFonts w:ascii="Arial" w:hAnsi="Arial" w:cs="Arial"/>
                <w:sz w:val="20"/>
                <w:szCs w:val="20"/>
                <w:lang w:val="uk-UA"/>
              </w:rPr>
              <w:t xml:space="preserve">имоги до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Виконавця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E06EA" w14:textId="0C53EEC5" w:rsidR="00582FEF" w:rsidRPr="004E0DCC" w:rsidRDefault="00582FEF" w:rsidP="00582FE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Д</w:t>
            </w: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озвільн</w:t>
            </w: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а</w:t>
            </w: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документаці</w:t>
            </w: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я</w:t>
            </w: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: </w:t>
            </w:r>
          </w:p>
          <w:p w14:paraId="028C3A92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-Наявність кваліфікованого персоналу, що має необхідну технічну базу і досвід проведення ремонтів на цьому устаткуванні. </w:t>
            </w:r>
          </w:p>
          <w:p w14:paraId="58AF9462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-Наявність затвердженого плану організації робіт (ПОР). </w:t>
            </w:r>
          </w:p>
          <w:p w14:paraId="62DC46EC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-Наявність дозвільних документів (ліцензії) на право виконання робіт, а також обладнання та матеріально-технічну базу. </w:t>
            </w:r>
          </w:p>
          <w:p w14:paraId="3799BBFA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наявність Дозволу/Декларації на вантажно-розвантажувальні роботи за допомогою машин і механізмів. </w:t>
            </w:r>
          </w:p>
          <w:p w14:paraId="1FCD4368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  <w:p w14:paraId="209FC19A" w14:textId="295786E9" w:rsidR="00582FEF" w:rsidRPr="004E0DCC" w:rsidRDefault="00582FEF" w:rsidP="00582FE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П</w:t>
            </w: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ерсонал: </w:t>
            </w:r>
          </w:p>
          <w:p w14:paraId="2BD2FC1A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Він має бути офіційно працевлаштованим (трудовий договір); </w:t>
            </w:r>
          </w:p>
          <w:p w14:paraId="581E2C0A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Наявність диплому або свідоцтва про присвоєння (підвищення) кваліфікації встановленого зразка по основній професії; </w:t>
            </w:r>
          </w:p>
          <w:p w14:paraId="188C571F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Копії протоколів щорічної перевірки знань по професії; </w:t>
            </w:r>
          </w:p>
          <w:p w14:paraId="5AF711C8" w14:textId="77777777" w:rsidR="00582FEF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 xml:space="preserve">Пожежно-технічний мінімум. </w:t>
            </w:r>
          </w:p>
          <w:p w14:paraId="08493B78" w14:textId="77777777" w:rsidR="00DA75F1" w:rsidRPr="004E0DCC" w:rsidRDefault="00582FEF" w:rsidP="00582FE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ab/>
              <w:t>Наявність диплому або свідоцтва про присвоєння (підвищення) кваліфікації встановленого зразка по професії стропальник; наявність посвідчення про право виконання робіт підвищеної небезпеки встановленого зразка – вантажно-розвантажувальні роботи за допомогою машин і механізмів</w:t>
            </w:r>
          </w:p>
          <w:p w14:paraId="7E9CA525" w14:textId="1E687991" w:rsidR="004E0DCC" w:rsidRPr="004E0DCC" w:rsidRDefault="004E0DCC" w:rsidP="004E0DCC">
            <w:pPr>
              <w:contextualSpacing/>
              <w:rPr>
                <w:rFonts w:ascii="Arial" w:hAnsi="Arial" w:cs="Arial"/>
                <w:iCs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Забезпечення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:</w:t>
            </w: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4E0DCC">
              <w:rPr>
                <w:rFonts w:ascii="Arial" w:hAnsi="Arial" w:cs="Arial"/>
                <w:iCs/>
                <w:sz w:val="20"/>
                <w:szCs w:val="20"/>
                <w:lang w:val="uk-UA"/>
              </w:rPr>
              <w:t>Слюсар-ремонтник – 7 люд..</w:t>
            </w:r>
          </w:p>
          <w:p w14:paraId="361EE22F" w14:textId="5A788376" w:rsidR="009670DC" w:rsidRPr="004E0DCC" w:rsidRDefault="004E0DCC" w:rsidP="004E0DCC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iCs/>
                <w:sz w:val="20"/>
                <w:szCs w:val="20"/>
                <w:lang w:val="uk-UA"/>
              </w:rPr>
              <w:t>Графік роботи – по 8 годин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7F3AC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6AAD577C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268FF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307C1" w14:textId="77777777" w:rsidR="00B545C3" w:rsidRPr="004E0DCC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0DCC">
              <w:rPr>
                <w:rFonts w:ascii="Arial" w:hAnsi="Arial" w:cs="Arial"/>
                <w:sz w:val="20"/>
                <w:szCs w:val="20"/>
                <w:lang w:val="uk-UA"/>
              </w:rPr>
              <w:t>Послуга/Робота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608A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7201D3" w:rsidRPr="003E2ED8" w14:paraId="31AFF60E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AC65" w14:textId="7026E663" w:rsidR="007201D3" w:rsidRPr="003E2ED8" w:rsidRDefault="007201D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Група закупі</w:t>
            </w:r>
            <w:r w:rsidR="00A3518D">
              <w:rPr>
                <w:rFonts w:ascii="Arial" w:hAnsi="Arial" w:cs="Arial"/>
                <w:sz w:val="20"/>
                <w:szCs w:val="20"/>
                <w:lang w:val="uk-UA"/>
              </w:rPr>
              <w:t>влі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A4C66" w14:textId="49B03F93" w:rsidR="007201D3" w:rsidRPr="00253842" w:rsidRDefault="007F1F96" w:rsidP="00E72E49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538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04005006</w:t>
            </w:r>
            <w:r w:rsidR="00253842" w:rsidRPr="002538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3842" w:rsidRPr="00253842">
              <w:rPr>
                <w:rFonts w:ascii="Arial" w:hAnsi="Arial" w:cs="Arial"/>
                <w:sz w:val="22"/>
                <w:szCs w:val="22"/>
                <w:lang w:val="uk-UA"/>
              </w:rPr>
              <w:t xml:space="preserve">КР, </w:t>
            </w:r>
            <w:r w:rsidR="00253842" w:rsidRPr="00253842">
              <w:rPr>
                <w:rFonts w:ascii="Arial" w:eastAsia="Calibri" w:hAnsi="Arial" w:cs="Arial"/>
                <w:sz w:val="22"/>
                <w:szCs w:val="22"/>
                <w:lang w:eastAsia="en-US"/>
              </w:rPr>
              <w:t>ТОіР кріогенного обладнання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1B740" w14:textId="77777777" w:rsidR="007201D3" w:rsidRPr="003E2ED8" w:rsidRDefault="007201D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545C3" w:rsidRPr="003E2ED8" w14:paraId="25C73D74" w14:textId="77777777" w:rsidTr="00EA003C">
        <w:trPr>
          <w:trHeight w:val="97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2995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Обсяг послуги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41FED" w14:textId="2BD57E3C" w:rsidR="00B545C3" w:rsidRPr="00D73B53" w:rsidRDefault="00B545C3" w:rsidP="00A2148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D73B53">
              <w:rPr>
                <w:rFonts w:ascii="Arial" w:hAnsi="Arial" w:cs="Arial"/>
                <w:b/>
                <w:sz w:val="20"/>
                <w:szCs w:val="20"/>
                <w:lang w:val="uk-UA"/>
              </w:rPr>
              <w:t>Згідно з кошторис</w:t>
            </w:r>
            <w:r w:rsidR="00063F9F" w:rsidRPr="00D73B53">
              <w:rPr>
                <w:rFonts w:ascii="Arial" w:hAnsi="Arial" w:cs="Arial"/>
                <w:b/>
                <w:sz w:val="20"/>
                <w:szCs w:val="20"/>
                <w:lang w:val="uk-UA"/>
              </w:rPr>
              <w:t>у</w:t>
            </w:r>
            <w:r w:rsidRPr="00D73B53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№</w:t>
            </w:r>
            <w:r w:rsidR="003A12F0" w:rsidRPr="00D73B53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</w:t>
            </w:r>
            <w:r w:rsidR="003A12F0" w:rsidRPr="00D73B53">
              <w:rPr>
                <w:rFonts w:ascii="Arial" w:hAnsi="Arial" w:cs="Arial"/>
                <w:b/>
                <w:sz w:val="20"/>
                <w:szCs w:val="20"/>
                <w:lang w:val="uk-UA"/>
              </w:rPr>
              <w:t>25-156/3</w:t>
            </w:r>
          </w:p>
          <w:p w14:paraId="23E3AB62" w14:textId="77777777" w:rsidR="00D73B53" w:rsidRPr="00D73B53" w:rsidRDefault="00D73B53" w:rsidP="00D73B5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</w:pP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>Прибуток</w:t>
            </w: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ab/>
              <w:t>7,03</w:t>
            </w:r>
          </w:p>
          <w:p w14:paraId="70328239" w14:textId="77777777" w:rsidR="00D73B53" w:rsidRPr="00D73B53" w:rsidRDefault="00D73B53" w:rsidP="00D73B5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</w:pP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>Адміністративні витрати</w:t>
            </w: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ab/>
              <w:t>4,81</w:t>
            </w:r>
          </w:p>
          <w:p w14:paraId="5CBACAAD" w14:textId="77777777" w:rsidR="00D73B53" w:rsidRPr="00D73B53" w:rsidRDefault="00D73B53" w:rsidP="00D73B5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</w:pP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>Загальновиробничі витрати</w:t>
            </w: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ab/>
              <w:t>1,0/1,0</w:t>
            </w:r>
          </w:p>
          <w:p w14:paraId="1E224ACE" w14:textId="56076D81" w:rsidR="00086442" w:rsidRPr="00BF5052" w:rsidRDefault="00D73B53" w:rsidP="00D73B5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>Коефіцієнт УПР</w:t>
            </w: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ab/>
              <w:t xml:space="preserve">                       1</w:t>
            </w: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>,</w:t>
            </w:r>
            <w:r w:rsidRPr="00D73B53">
              <w:rPr>
                <w:rFonts w:ascii="Arial" w:hAnsi="Arial" w:cs="Arial"/>
                <w:i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C932F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B545C3" w:rsidRPr="003E2ED8" w14:paraId="53AA71A0" w14:textId="77777777" w:rsidTr="002B05CD">
        <w:trPr>
          <w:trHeight w:val="2532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5AA3" w14:textId="77777777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14B4" w14:textId="77777777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>Наявність дозвільних документів згідно умов виконання робіт зазначених в кошторисі.</w:t>
            </w:r>
          </w:p>
          <w:p w14:paraId="2090A3B2" w14:textId="6EB603A6" w:rsidR="00B545C3" w:rsidRPr="0054595D" w:rsidRDefault="00B545C3" w:rsidP="0054595D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5459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Виїзд представника на об’єкти для ознайомлення – обов’язково.</w:t>
            </w:r>
          </w:p>
          <w:p w14:paraId="67E4B449" w14:textId="4DBE504C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46F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Строк виконання робіт: </w:t>
            </w:r>
            <w:r w:rsidR="00551527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9325CF" w:rsidRPr="009325CF"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  <w:t>2026 (листопад-грудень), 60 діб</w:t>
            </w:r>
          </w:p>
          <w:p w14:paraId="4BE53F71" w14:textId="60BEC4D4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>Надання гарантійних зобов’язань</w:t>
            </w:r>
            <w:r w:rsidR="004A0090">
              <w:rPr>
                <w:rFonts w:ascii="Arial" w:hAnsi="Arial" w:cs="Arial"/>
                <w:sz w:val="20"/>
                <w:szCs w:val="20"/>
              </w:rPr>
              <w:t xml:space="preserve"> протягом 12 місяці</w:t>
            </w:r>
            <w:r w:rsidR="00BA05B3">
              <w:rPr>
                <w:rFonts w:ascii="Arial" w:hAnsi="Arial" w:cs="Arial"/>
                <w:sz w:val="20"/>
                <w:szCs w:val="20"/>
              </w:rPr>
              <w:t>в</w:t>
            </w:r>
            <w:r w:rsidRPr="00146F4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177C4C" w14:textId="77777777" w:rsidR="00B545C3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 xml:space="preserve">Забезпечення якісного, безпечного та своєчасного виконання робіт. </w:t>
            </w:r>
          </w:p>
          <w:p w14:paraId="34BFB39C" w14:textId="657C7B5E" w:rsidR="001776C0" w:rsidRPr="00BA05B3" w:rsidRDefault="00BB6AA0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05B3">
              <w:rPr>
                <w:rFonts w:ascii="Arial" w:hAnsi="Arial" w:cs="Arial"/>
                <w:b/>
                <w:bCs/>
                <w:sz w:val="20"/>
                <w:szCs w:val="20"/>
              </w:rPr>
              <w:t>Кошторисна документація</w:t>
            </w:r>
            <w:r w:rsidR="00985802" w:rsidRPr="00BA05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закриття актів КБ-2В </w:t>
            </w:r>
            <w:r w:rsidR="00CC0203" w:rsidRPr="00BA05B3">
              <w:rPr>
                <w:rFonts w:ascii="Arial" w:hAnsi="Arial" w:cs="Arial"/>
                <w:b/>
                <w:bCs/>
                <w:sz w:val="20"/>
                <w:szCs w:val="20"/>
              </w:rPr>
              <w:t>виключно</w:t>
            </w:r>
            <w:r w:rsidR="00901ADB" w:rsidRPr="00BA05B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 xml:space="preserve"> в</w:t>
            </w:r>
            <w:r w:rsidR="00CE71A7" w:rsidRPr="00BA05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ПК «СМЕТА ХХІ»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2E2E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1101616C" w14:textId="77777777" w:rsidTr="0002573E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5FBF0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Забезпечення матеріалами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F06D8" w14:textId="13641E47" w:rsidR="00B545C3" w:rsidRPr="003E2ED8" w:rsidRDefault="00912710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12710">
              <w:rPr>
                <w:rFonts w:eastAsia="Calibri" w:cs="Calibri"/>
                <w:bCs/>
                <w:spacing w:val="-6"/>
                <w:sz w:val="22"/>
                <w:szCs w:val="22"/>
                <w:lang w:val="uk-UA" w:eastAsia="en-US"/>
              </w:rPr>
              <w:t>Пропан-бутан технічний згідно ВР до КФР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67272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46F82A2" w14:textId="77777777" w:rsidTr="00BE3F24">
        <w:trPr>
          <w:trHeight w:val="1561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3362F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Забезпечення машинами і механізмами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2B3FD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Виконавець (у випадку оренди машин і механізмів - витрати в межах кошторисного розрахунку замовника). </w:t>
            </w:r>
          </w:p>
          <w:p w14:paraId="3CFFE81F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При необхідності використання ЕММ, не врахованих в кошторисі замовника, </w:t>
            </w:r>
            <w:r w:rsidRPr="001E31D2">
              <w:rPr>
                <w:rFonts w:ascii="Arial" w:hAnsi="Arial" w:cs="Arial"/>
                <w:sz w:val="20"/>
                <w:szCs w:val="20"/>
                <w:u w:val="single"/>
                <w:lang w:val="uk-UA"/>
              </w:rPr>
              <w:t>виконавець вказує додаткові машини і механізмами</w:t>
            </w: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, вартість яких врахована в загальній вартості послуги.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8C6CD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9BF9E35" w14:textId="77777777" w:rsidTr="00BE3F24">
        <w:trPr>
          <w:trHeight w:val="273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6AB9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Вартість послуги за планом організації робіт </w:t>
            </w: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>ПОР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22E5F" w14:textId="77777777" w:rsidR="00B545C3" w:rsidRPr="003E2ED8" w:rsidRDefault="00B545C3" w:rsidP="00E72E4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>Повинна враховуватись в вартості робіт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D365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2D3F3793" w14:textId="77777777" w:rsidTr="00BE3F24">
        <w:trPr>
          <w:trHeight w:val="273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5343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FC7D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4EBB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A68F013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3BB7F" w14:textId="62FDF30B" w:rsidR="00B545C3" w:rsidRPr="008328C0" w:rsidRDefault="00927C12" w:rsidP="00E72E49">
            <w:pPr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Вартість робіт, грн. б/ПДВ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CE0B6" w14:textId="1B1A5261" w:rsidR="00B545C3" w:rsidRPr="008328C0" w:rsidRDefault="003E2ED8" w:rsidP="003E2ED8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</w:pPr>
            <w:r w:rsidRPr="008328C0"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  <w:t>Запропонувати найнижч</w:t>
            </w:r>
            <w:r w:rsidR="00096564"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  <w:t>у вартість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7D6A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51C7400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ED4F5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C7C7E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Відстрочення платежу 180 к.д. після підписання акту виконаних робіт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0BE2C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545C3" w:rsidRPr="003E2ED8" w14:paraId="4706EE8B" w14:textId="77777777" w:rsidTr="00BE3F24">
        <w:trPr>
          <w:trHeight w:val="1452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B11EB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Пакет тендерної пропозиції Виконавця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5031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Техніко-комерційна пропозиція (оферта згідно шаблону).</w:t>
            </w:r>
          </w:p>
          <w:p w14:paraId="5C105040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Референц-лист.</w:t>
            </w:r>
          </w:p>
          <w:p w14:paraId="78E38907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Кошторисна документація з програмним файлом.</w:t>
            </w:r>
          </w:p>
          <w:p w14:paraId="4C0CD351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Пакет дозвільних документів.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3BB58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86D7724" w14:textId="77777777" w:rsidTr="00BE3F24">
        <w:trPr>
          <w:trHeight w:val="43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2096" w14:textId="495F25D9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Оферти  направити 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10F61" w14:textId="77777777" w:rsidR="00B545C3" w:rsidRPr="0010497E" w:rsidRDefault="00B545C3" w:rsidP="00E72E49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hyperlink r:id="rId11" w:history="1"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T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B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Shapoval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@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metinvestholding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com</w:t>
              </w:r>
            </w:hyperlink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7E3DE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029BEC4F" w14:textId="77777777" w:rsidTr="00BE3F24">
        <w:trPr>
          <w:trHeight w:val="51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8276" w14:textId="5B16A96B" w:rsidR="00B545C3" w:rsidRPr="00727AD3" w:rsidRDefault="00727AD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Аріба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AF4D" w14:textId="0B1F0291" w:rsidR="00B545C3" w:rsidRPr="003E2ED8" w:rsidRDefault="00C36A08" w:rsidP="00E72E49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</w:rPr>
            </w:pPr>
            <w:r w:rsidRPr="00C36A08">
              <w:rPr>
                <w:rFonts w:ascii="Arial" w:hAnsi="Arial" w:cs="Arial"/>
              </w:rPr>
              <w:t>WS3298585772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6ECEC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05072C38" w14:textId="77777777" w:rsidTr="00BE3F24">
        <w:trPr>
          <w:trHeight w:val="76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4C9F" w14:textId="00278DE4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</w:t>
            </w:r>
            <w:r w:rsidRPr="00146F40">
              <w:rPr>
                <w:rFonts w:ascii="Arial" w:hAnsi="Arial" w:cs="Arial"/>
                <w:sz w:val="18"/>
                <w:szCs w:val="18"/>
                <w:lang w:val="uk-UA"/>
              </w:rPr>
              <w:t>на весь період потреби за заявками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932E6" w14:textId="21E69B83" w:rsidR="00B545C3" w:rsidRPr="003E2ED8" w:rsidRDefault="00BF5052" w:rsidP="00E72E49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31.12.2026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88CF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3A3005A2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A9A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Термін початку прийому оферт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BA0DF" w14:textId="4C5100F4" w:rsidR="00B545C3" w:rsidRPr="003E2ED8" w:rsidRDefault="00EC6352" w:rsidP="00E72E49">
            <w:pPr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0</w:t>
            </w:r>
            <w:r w:rsidR="00EF411F">
              <w:rPr>
                <w:rFonts w:ascii="Arial" w:hAnsi="Arial" w:cs="Arial"/>
                <w:b/>
                <w:lang w:val="uk-UA"/>
              </w:rPr>
              <w:t>4</w:t>
            </w:r>
            <w:r>
              <w:rPr>
                <w:rFonts w:ascii="Arial" w:hAnsi="Arial" w:cs="Arial"/>
                <w:b/>
                <w:lang w:val="uk-UA"/>
              </w:rPr>
              <w:t>.0</w:t>
            </w:r>
            <w:r w:rsidR="00733C88">
              <w:rPr>
                <w:rFonts w:ascii="Arial" w:hAnsi="Arial" w:cs="Arial"/>
                <w:b/>
                <w:lang w:val="uk-UA"/>
              </w:rPr>
              <w:t>9</w:t>
            </w:r>
            <w:r w:rsidR="00BF5052">
              <w:rPr>
                <w:rFonts w:ascii="Arial" w:hAnsi="Arial" w:cs="Arial"/>
                <w:b/>
                <w:lang w:val="uk-UA"/>
              </w:rPr>
              <w:t>.2026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74649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5A85C8FF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4EAA5" w14:textId="0322FDCD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Термін закінчення прийому оферт 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AB121" w14:textId="373259CB" w:rsidR="00B545C3" w:rsidRPr="003E2ED8" w:rsidRDefault="00EA5E26" w:rsidP="003E2ED8">
            <w:pPr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1</w:t>
            </w:r>
            <w:r w:rsidR="00EF411F">
              <w:rPr>
                <w:rFonts w:ascii="Arial" w:hAnsi="Arial" w:cs="Arial"/>
                <w:b/>
                <w:lang w:val="uk-UA"/>
              </w:rPr>
              <w:t>0</w:t>
            </w:r>
            <w:r w:rsidR="00EC6352">
              <w:rPr>
                <w:rFonts w:ascii="Arial" w:hAnsi="Arial" w:cs="Arial"/>
                <w:b/>
                <w:lang w:val="uk-UA"/>
              </w:rPr>
              <w:t>.0</w:t>
            </w:r>
            <w:r w:rsidR="00EF411F">
              <w:rPr>
                <w:rFonts w:ascii="Arial" w:hAnsi="Arial" w:cs="Arial"/>
                <w:b/>
                <w:lang w:val="uk-UA"/>
              </w:rPr>
              <w:t>9</w:t>
            </w:r>
            <w:r w:rsidR="00E513C1">
              <w:rPr>
                <w:rFonts w:ascii="Arial" w:hAnsi="Arial" w:cs="Arial"/>
                <w:b/>
                <w:lang w:val="uk-UA"/>
              </w:rPr>
              <w:t>.</w:t>
            </w:r>
            <w:r w:rsidR="00BF5052">
              <w:rPr>
                <w:rFonts w:ascii="Arial" w:hAnsi="Arial" w:cs="Arial"/>
                <w:b/>
                <w:lang w:val="uk-UA"/>
              </w:rPr>
              <w:t>2026</w:t>
            </w:r>
            <w:r w:rsidR="00542120">
              <w:rPr>
                <w:rFonts w:ascii="Arial" w:hAnsi="Arial" w:cs="Arial"/>
                <w:b/>
                <w:lang w:val="uk-UA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A1C20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17AF94A4" w14:textId="77777777" w:rsidTr="00BE3F24">
        <w:trPr>
          <w:trHeight w:val="126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CC284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20AA" w14:textId="56B6548D" w:rsidR="00B545C3" w:rsidRPr="003E2ED8" w:rsidRDefault="00B545C3" w:rsidP="00B545C3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Кошторисна документація замовника з програмним файлом.</w:t>
            </w:r>
          </w:p>
          <w:p w14:paraId="6AD4E402" w14:textId="77777777" w:rsidR="00B545C3" w:rsidRPr="003E2ED8" w:rsidRDefault="00B545C3" w:rsidP="00B545C3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Акт відвідування об’єкту.</w:t>
            </w:r>
          </w:p>
          <w:p w14:paraId="3039DD46" w14:textId="77777777" w:rsidR="00B545C3" w:rsidRDefault="00B545C3" w:rsidP="003E2ED8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Типовий договір ПрАТ «</w:t>
            </w:r>
            <w:r w:rsidR="003E2ED8" w:rsidRPr="003E2ED8">
              <w:rPr>
                <w:rFonts w:ascii="Arial" w:hAnsi="Arial" w:cs="Arial"/>
                <w:sz w:val="20"/>
                <w:szCs w:val="20"/>
              </w:rPr>
              <w:t>КАМЕТ-СТАЛЬ</w:t>
            </w:r>
            <w:r w:rsidRPr="003E2ED8">
              <w:rPr>
                <w:rFonts w:ascii="Arial" w:hAnsi="Arial" w:cs="Arial"/>
                <w:sz w:val="20"/>
                <w:szCs w:val="20"/>
              </w:rPr>
              <w:t>».</w:t>
            </w:r>
          </w:p>
          <w:p w14:paraId="11D0BBE6" w14:textId="1E59CE16" w:rsidR="00330FDF" w:rsidRPr="003E2ED8" w:rsidRDefault="00330FDF" w:rsidP="003E2ED8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Шаблон оферти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1B28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</w:t>
            </w:r>
          </w:p>
        </w:tc>
      </w:tr>
      <w:tr w:rsidR="00B545C3" w:rsidRPr="003E2ED8" w14:paraId="2A0EE9E9" w14:textId="77777777" w:rsidTr="00BE3F24">
        <w:trPr>
          <w:trHeight w:val="140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61984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тендеру (вказати)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DB0CD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Тендер проводиться в 2 етапи:</w:t>
            </w:r>
          </w:p>
          <w:p w14:paraId="6CB55E51" w14:textId="77777777" w:rsidR="00146F40" w:rsidRPr="00146F40" w:rsidRDefault="00B545C3" w:rsidP="00146F40">
            <w:pPr>
              <w:pStyle w:val="af1"/>
              <w:numPr>
                <w:ilvl w:val="0"/>
                <w:numId w:val="16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Збір ТКП (оферт)</w:t>
            </w:r>
            <w:r w:rsidR="00146F40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="00146F40" w:rsidRPr="00146F40">
              <w:rPr>
                <w:rFonts w:ascii="Arial" w:hAnsi="Arial" w:cs="Arial"/>
                <w:sz w:val="20"/>
                <w:szCs w:val="20"/>
                <w:lang w:val="en-US"/>
              </w:rPr>
              <w:t xml:space="preserve">в Ariba </w:t>
            </w:r>
          </w:p>
          <w:p w14:paraId="2D60DA02" w14:textId="48E3F831" w:rsidR="00B545C3" w:rsidRPr="003E2ED8" w:rsidRDefault="003E2ED8" w:rsidP="00146F40">
            <w:pPr>
              <w:pStyle w:val="af1"/>
              <w:numPr>
                <w:ilvl w:val="0"/>
                <w:numId w:val="16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 xml:space="preserve">Аукціон в </w:t>
            </w:r>
            <w:r w:rsidRPr="003E2ED8">
              <w:rPr>
                <w:rFonts w:ascii="Arial" w:hAnsi="Arial" w:cs="Arial"/>
                <w:sz w:val="20"/>
                <w:szCs w:val="20"/>
                <w:lang w:val="en-US"/>
              </w:rPr>
              <w:t>Arib</w:t>
            </w:r>
            <w:r w:rsidR="00146F40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85557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72FEC" w14:paraId="5339311A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05A80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Критерії вибору Виконавця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2E1A8" w14:textId="77777777" w:rsidR="00B545C3" w:rsidRPr="000E2475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E2475">
              <w:rPr>
                <w:rFonts w:ascii="Arial" w:hAnsi="Arial" w:cs="Arial"/>
                <w:sz w:val="20"/>
                <w:szCs w:val="20"/>
                <w:lang w:val="uk-UA"/>
              </w:rPr>
              <w:t>Згода почати виконання робіт за гарантійним листом, мінімальна приведена вартість, умови оплати з найбільшим відстроченням платежу, наявність позитивного досвіду виконання аналогічних робіт, наявність достатньої кількості ремонтного персоналу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45"/>
            </w:tblGrid>
            <w:tr w:rsidR="00693307" w:rsidRPr="000E2475" w14:paraId="638114C9" w14:textId="77777777" w:rsidTr="00F55CA3">
              <w:trPr>
                <w:trHeight w:val="1575"/>
              </w:trPr>
              <w:tc>
                <w:tcPr>
                  <w:tcW w:w="0" w:type="auto"/>
                </w:tcPr>
                <w:p w14:paraId="359E2382" w14:textId="77777777" w:rsidR="00693307" w:rsidRPr="000E2475" w:rsidRDefault="00693307" w:rsidP="00693307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УВАГА: КОМЕРЦІЙНІ ПРОПОЗИЦІЇ НАДІСЛАНІ НА ЕЛЕКТРОННУ ПОШТУ, АБО БУДЬ-ЯКИМ ІНШИМ СПОСОБОМ ОКРІМ МАЙДАНЧИКУ 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SAP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Ariba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, НЕ РОЗГЛЯДАЮТЬСЯ, АБО ВИКЛЮЧНО В ІНФОРМАЦІЙНІЙНІЙ ЧАСТИНІ. </w:t>
                  </w:r>
                </w:p>
                <w:p w14:paraId="6CE1A557" w14:textId="77777777" w:rsidR="000F1ABE" w:rsidRPr="000E2475" w:rsidRDefault="000F1ABE" w:rsidP="000F1ABE">
                  <w:pPr>
                    <w:jc w:val="both"/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>Переможець у торгах на Аріба вибирається за низкою чинників, критерій –</w:t>
                  </w:r>
                </w:p>
                <w:p w14:paraId="296A0651" w14:textId="09D6E050" w:rsidR="000F1ABE" w:rsidRPr="000E2475" w:rsidRDefault="000F1ABE" w:rsidP="00693307">
                  <w:pPr>
                    <w:jc w:val="both"/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>перший ранг – не є ключовим щодо обрання переможця.</w:t>
                  </w:r>
                </w:p>
              </w:tc>
            </w:tr>
          </w:tbl>
          <w:p w14:paraId="6F0CA595" w14:textId="2B48CB10" w:rsidR="00693307" w:rsidRPr="00E06014" w:rsidRDefault="00693307" w:rsidP="00E72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1D828B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i/>
          <w:sz w:val="16"/>
          <w:szCs w:val="16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uk-UA"/>
        </w:rPr>
        <w:lastRenderedPageBreak/>
        <w:t xml:space="preserve">* </w:t>
      </w:r>
      <w:r w:rsidRPr="003E2ED8">
        <w:rPr>
          <w:rFonts w:ascii="Arial" w:hAnsi="Arial" w:cs="Arial"/>
          <w:i/>
          <w:sz w:val="16"/>
          <w:szCs w:val="16"/>
          <w:lang w:val="uk-UA"/>
        </w:rPr>
        <w:t>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3E2ED8">
        <w:rPr>
          <w:rFonts w:ascii="Arial" w:hAnsi="Arial" w:cs="Arial"/>
          <w:bCs/>
          <w:i/>
          <w:sz w:val="16"/>
          <w:szCs w:val="16"/>
          <w:lang w:val="uk-UA"/>
        </w:rPr>
        <w:t>аудитовану</w:t>
      </w:r>
      <w:r w:rsidRPr="003E2ED8">
        <w:rPr>
          <w:rFonts w:ascii="Arial" w:hAnsi="Arial" w:cs="Arial"/>
          <w:i/>
          <w:sz w:val="16"/>
          <w:szCs w:val="16"/>
          <w:lang w:val="uk-UA"/>
        </w:rPr>
        <w:t xml:space="preserve"> і/або завірену керівництвом) за останній звітний період</w:t>
      </w:r>
      <w:r w:rsidRPr="003E2ED8">
        <w:rPr>
          <w:rStyle w:val="aa"/>
          <w:rFonts w:ascii="Arial" w:hAnsi="Arial" w:cs="Arial"/>
          <w:i/>
          <w:sz w:val="16"/>
          <w:szCs w:val="16"/>
          <w:lang w:val="uk-UA"/>
        </w:rPr>
        <w:footnoteReference w:id="1"/>
      </w:r>
      <w:r w:rsidRPr="003E2ED8">
        <w:rPr>
          <w:rFonts w:ascii="Arial" w:hAnsi="Arial" w:cs="Arial"/>
          <w:i/>
          <w:sz w:val="16"/>
          <w:szCs w:val="16"/>
          <w:vertAlign w:val="superscript"/>
          <w:lang w:val="uk-UA"/>
        </w:rPr>
        <w:t>.</w:t>
      </w:r>
    </w:p>
    <w:p w14:paraId="0B25EF02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94ED167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6FC446AA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3E2ED8">
        <w:rPr>
          <w:rFonts w:ascii="Arial" w:hAnsi="Arial" w:cs="Arial"/>
          <w:sz w:val="16"/>
          <w:szCs w:val="16"/>
        </w:rPr>
        <w:t xml:space="preserve"> </w:t>
      </w:r>
      <w:r w:rsidRPr="003E2ED8">
        <w:rPr>
          <w:rFonts w:ascii="Arial" w:hAnsi="Arial" w:cs="Arial"/>
          <w:sz w:val="16"/>
          <w:szCs w:val="16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3E2ED8">
          <w:rPr>
            <w:rStyle w:val="ab"/>
            <w:rFonts w:ascii="Arial" w:hAnsi="Arial" w:cs="Arial"/>
            <w:b/>
            <w:bCs/>
            <w:i/>
            <w:iCs/>
            <w:sz w:val="16"/>
            <w:szCs w:val="16"/>
          </w:rPr>
          <w:t>https://metinvestholding.com/ru/procurement/appeals-board</w:t>
        </w:r>
      </w:hyperlink>
    </w:p>
    <w:p w14:paraId="57D7D753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0E6C76D4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217572A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Сподіваємося на взаємовигідне співробітництво.</w:t>
      </w:r>
    </w:p>
    <w:p w14:paraId="0477D049" w14:textId="77777777" w:rsidR="00B545C3" w:rsidRPr="003C7EFA" w:rsidRDefault="00B545C3" w:rsidP="00B545C3">
      <w:pPr>
        <w:spacing w:before="120"/>
        <w:ind w:left="142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Примітка:</w:t>
      </w:r>
    </w:p>
    <w:p w14:paraId="037E34E6" w14:textId="77777777" w:rsidR="00B545C3" w:rsidRPr="003C7EFA" w:rsidRDefault="00B545C3" w:rsidP="00B545C3">
      <w:pPr>
        <w:spacing w:after="120"/>
        <w:ind w:left="142" w:firstLine="567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1BC00DC2" w14:textId="77777777" w:rsidR="00B545C3" w:rsidRPr="003C7EFA" w:rsidRDefault="00B545C3" w:rsidP="00B545C3">
      <w:pPr>
        <w:spacing w:before="120" w:after="120"/>
        <w:ind w:left="142" w:firstLine="567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1F5B1175" w14:textId="77777777" w:rsidR="00F55CA3" w:rsidRDefault="00F55CA3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3D434A2" w14:textId="77777777" w:rsidR="00D26842" w:rsidRDefault="00D26842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5583E805" w14:textId="77777777" w:rsidR="00D26842" w:rsidRDefault="00D26842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FA481F2" w14:textId="4AAE64BA" w:rsidR="000661A0" w:rsidRPr="00440207" w:rsidRDefault="000661A0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151A07CB" w14:textId="77777777" w:rsidR="000661A0" w:rsidRDefault="000661A0" w:rsidP="000661A0">
      <w:pPr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Начальник </w:t>
      </w:r>
      <w:r w:rsidRPr="00C16D83">
        <w:rPr>
          <w:rFonts w:ascii="Arial" w:hAnsi="Arial" w:cs="Arial"/>
          <w:b/>
          <w:sz w:val="20"/>
          <w:szCs w:val="20"/>
          <w:lang w:val="uk-UA"/>
        </w:rPr>
        <w:t>групи закупівель послуг</w:t>
      </w:r>
    </w:p>
    <w:p w14:paraId="22A9B95C" w14:textId="05215B72" w:rsidR="000661A0" w:rsidRDefault="000661A0" w:rsidP="000661A0">
      <w:pPr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>відділу закупівель</w:t>
      </w:r>
      <w:r w:rsidRPr="00440207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>
        <w:rPr>
          <w:rFonts w:ascii="Arial" w:hAnsi="Arial" w:cs="Arial"/>
          <w:b/>
          <w:sz w:val="20"/>
          <w:szCs w:val="20"/>
          <w:lang w:val="uk-UA"/>
        </w:rPr>
        <w:t>Т. Б. Шаповал</w:t>
      </w:r>
    </w:p>
    <w:p w14:paraId="206C829E" w14:textId="77777777" w:rsidR="000E2475" w:rsidRDefault="000E2475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503374E0" w14:textId="77777777" w:rsidR="00F55CA3" w:rsidRDefault="00F55CA3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135DB36E" w14:textId="77777777" w:rsidR="00D26842" w:rsidRDefault="00D26842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61C3CCCB" w14:textId="77777777" w:rsidR="00F55CA3" w:rsidRDefault="00F55CA3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27534F03" w14:textId="77777777" w:rsidR="00367337" w:rsidRDefault="000661A0" w:rsidP="000661A0">
      <w:pPr>
        <w:rPr>
          <w:rFonts w:ascii="Arial" w:hAnsi="Arial" w:cs="Arial"/>
          <w:i/>
          <w:sz w:val="18"/>
          <w:szCs w:val="18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uk-UA"/>
        </w:rPr>
        <w:t>тел.</w:t>
      </w:r>
      <w:r w:rsidR="003E2ED8" w:rsidRPr="003E2ED8">
        <w:rPr>
          <w:sz w:val="18"/>
          <w:szCs w:val="18"/>
          <w:lang w:val="uk-UA"/>
        </w:rPr>
        <w:t xml:space="preserve"> </w:t>
      </w:r>
      <w:r w:rsidR="003E2ED8" w:rsidRPr="003E2ED8">
        <w:rPr>
          <w:rFonts w:ascii="Arial" w:hAnsi="Arial" w:cs="Arial"/>
          <w:i/>
          <w:sz w:val="18"/>
          <w:szCs w:val="18"/>
          <w:lang w:val="uk-UA"/>
        </w:rPr>
        <w:t>067-708-73-52</w:t>
      </w:r>
      <w:r w:rsidR="00146F40" w:rsidRPr="0053506B">
        <w:rPr>
          <w:rFonts w:ascii="Arial" w:hAnsi="Arial" w:cs="Arial"/>
          <w:i/>
          <w:sz w:val="18"/>
          <w:szCs w:val="18"/>
          <w:lang w:val="uk-UA"/>
        </w:rPr>
        <w:t xml:space="preserve"> </w:t>
      </w:r>
    </w:p>
    <w:p w14:paraId="3DF4429C" w14:textId="19B88644" w:rsidR="0026038D" w:rsidRPr="0053506B" w:rsidRDefault="000661A0" w:rsidP="000661A0">
      <w:pPr>
        <w:rPr>
          <w:rFonts w:eastAsia="Calibri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en-US"/>
        </w:rPr>
        <w:t>e</w:t>
      </w:r>
      <w:r w:rsidRPr="003E2ED8">
        <w:rPr>
          <w:rFonts w:ascii="Arial" w:hAnsi="Arial" w:cs="Arial"/>
          <w:i/>
          <w:sz w:val="18"/>
          <w:szCs w:val="18"/>
          <w:lang w:val="uk-UA"/>
        </w:rPr>
        <w:t>-</w:t>
      </w:r>
      <w:r w:rsidRPr="003E2ED8">
        <w:rPr>
          <w:rFonts w:ascii="Arial" w:hAnsi="Arial" w:cs="Arial"/>
          <w:i/>
          <w:sz w:val="18"/>
          <w:szCs w:val="18"/>
          <w:lang w:val="en-US"/>
        </w:rPr>
        <w:t>mail</w:t>
      </w:r>
      <w:r w:rsidRPr="003E2ED8">
        <w:rPr>
          <w:rFonts w:ascii="Arial" w:hAnsi="Arial" w:cs="Arial"/>
          <w:i/>
          <w:sz w:val="18"/>
          <w:szCs w:val="18"/>
          <w:lang w:val="uk-UA"/>
        </w:rPr>
        <w:t xml:space="preserve">: </w:t>
      </w:r>
      <w:hyperlink r:id="rId13" w:history="1"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T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B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Shapoval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@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metinvestholding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com</w:t>
        </w:r>
      </w:hyperlink>
    </w:p>
    <w:sectPr w:rsidR="0026038D" w:rsidRPr="0053506B" w:rsidSect="0079227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567" w:right="397" w:bottom="397" w:left="1134" w:header="567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76FF2" w14:textId="77777777" w:rsidR="00586167" w:rsidRDefault="00586167" w:rsidP="008F4E98">
      <w:pPr>
        <w:pStyle w:val="a3"/>
      </w:pPr>
      <w:r>
        <w:separator/>
      </w:r>
    </w:p>
  </w:endnote>
  <w:endnote w:type="continuationSeparator" w:id="0">
    <w:p w14:paraId="0727C5E6" w14:textId="77777777" w:rsidR="00586167" w:rsidRDefault="00586167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111B7" w14:textId="77777777" w:rsidR="000661A0" w:rsidRDefault="000661A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649A0911" w14:textId="5CD3D4C8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06B">
          <w:rPr>
            <w:noProof/>
          </w:rPr>
          <w:t>2</w:t>
        </w:r>
        <w:r>
          <w:fldChar w:fldCharType="end"/>
        </w:r>
      </w:p>
    </w:sdtContent>
  </w:sdt>
  <w:p w14:paraId="045ABB94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EBE3" w14:textId="77777777" w:rsidR="000661A0" w:rsidRDefault="000661A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1E65" w14:textId="77777777" w:rsidR="00586167" w:rsidRDefault="00586167" w:rsidP="008F4E98">
      <w:pPr>
        <w:pStyle w:val="a3"/>
      </w:pPr>
      <w:r>
        <w:separator/>
      </w:r>
    </w:p>
  </w:footnote>
  <w:footnote w:type="continuationSeparator" w:id="0">
    <w:p w14:paraId="786B5655" w14:textId="77777777" w:rsidR="00586167" w:rsidRDefault="00586167" w:rsidP="008F4E98">
      <w:pPr>
        <w:pStyle w:val="a3"/>
      </w:pPr>
      <w:r>
        <w:continuationSeparator/>
      </w:r>
    </w:p>
  </w:footnote>
  <w:footnote w:id="1">
    <w:p w14:paraId="77043A03" w14:textId="77777777" w:rsidR="00B545C3" w:rsidRPr="00EA5AB2" w:rsidRDefault="00B545C3" w:rsidP="00B545C3">
      <w:pPr>
        <w:pStyle w:val="a8"/>
        <w:rPr>
          <w:sz w:val="16"/>
          <w:szCs w:val="16"/>
          <w:lang w:val="uk-UA"/>
        </w:rPr>
      </w:pPr>
      <w:r w:rsidRPr="00EA5AB2">
        <w:rPr>
          <w:rStyle w:val="aa"/>
          <w:sz w:val="16"/>
          <w:szCs w:val="16"/>
          <w:lang w:val="uk-UA"/>
        </w:rPr>
        <w:footnoteRef/>
      </w:r>
      <w:r w:rsidRPr="00EA5AB2">
        <w:rPr>
          <w:sz w:val="16"/>
          <w:szCs w:val="16"/>
          <w:lang w:val="uk-UA"/>
        </w:rPr>
        <w:t xml:space="preserve"> </w:t>
      </w:r>
      <w:r w:rsidRPr="00EA5AB2">
        <w:rPr>
          <w:rFonts w:ascii="Arial" w:hAnsi="Arial" w:cs="Arial"/>
          <w:sz w:val="16"/>
          <w:szCs w:val="16"/>
          <w:lang w:val="uk-UA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D51E" w14:textId="77777777" w:rsidR="000661A0" w:rsidRDefault="000661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6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D6518B" w:rsidRPr="0005279D" w14:paraId="62B5A08A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372712" w14:textId="77777777" w:rsidR="00D6518B" w:rsidRDefault="00D6518B" w:rsidP="00D6518B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 wp14:anchorId="08892B0F" wp14:editId="11459334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9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4A5ADBD" w14:textId="77777777" w:rsidR="000661A0" w:rsidRPr="00D6744D" w:rsidRDefault="000661A0" w:rsidP="000661A0">
          <w:pPr>
            <w:tabs>
              <w:tab w:val="left" w:pos="2019"/>
            </w:tabs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14:paraId="4449EA7D" w14:textId="2307104A" w:rsidR="00D6518B" w:rsidRPr="0005279D" w:rsidRDefault="000661A0" w:rsidP="000661A0">
          <w:pPr>
            <w:jc w:val="center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</w:tbl>
  <w:p w14:paraId="6CDCB3E2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6"/>
      <w:tblW w:w="9503" w:type="dxa"/>
      <w:tblInd w:w="-5" w:type="dxa"/>
      <w:tblLook w:val="04A0" w:firstRow="1" w:lastRow="0" w:firstColumn="1" w:lastColumn="0" w:noHBand="0" w:noVBand="1"/>
    </w:tblPr>
    <w:tblGrid>
      <w:gridCol w:w="4541"/>
      <w:gridCol w:w="284"/>
      <w:gridCol w:w="4678"/>
    </w:tblGrid>
    <w:tr w:rsidR="00F86A46" w:rsidRPr="00D6744D" w14:paraId="3BE2FA08" w14:textId="77777777" w:rsidTr="007763E5">
      <w:trPr>
        <w:trHeight w:val="563"/>
      </w:trPr>
      <w:tc>
        <w:tcPr>
          <w:tcW w:w="4825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00C30DB" w14:textId="113355AE" w:rsidR="00F86A46" w:rsidRPr="00D6744D" w:rsidRDefault="007763E5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52CE092" wp14:editId="23522824">
                <wp:simplePos x="0" y="0"/>
                <wp:positionH relativeFrom="column">
                  <wp:posOffset>-189865</wp:posOffset>
                </wp:positionH>
                <wp:positionV relativeFrom="paragraph">
                  <wp:posOffset>22225</wp:posOffset>
                </wp:positionV>
                <wp:extent cx="1799590" cy="370840"/>
                <wp:effectExtent l="0" t="0" r="0" b="0"/>
                <wp:wrapNone/>
                <wp:docPr id="10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959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BAEF7D" w14:textId="404D5D15" w:rsidR="00C45C30" w:rsidRPr="00D6744D" w:rsidRDefault="00F86A46" w:rsidP="007763E5">
          <w:pPr>
            <w:tabs>
              <w:tab w:val="left" w:pos="2019"/>
            </w:tabs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14:paraId="24827583" w14:textId="72F8BB47" w:rsidR="00F86A46" w:rsidRPr="00D6744D" w:rsidRDefault="00F86A46" w:rsidP="007763E5">
          <w:pPr>
            <w:tabs>
              <w:tab w:val="left" w:pos="2019"/>
            </w:tabs>
            <w:jc w:val="center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 w:rsidR="009B3866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  <w:tr w:rsidR="00F86A46" w:rsidRPr="00272927" w14:paraId="600123BD" w14:textId="77777777" w:rsidTr="00944EFA">
      <w:tc>
        <w:tcPr>
          <w:tcW w:w="4541" w:type="dxa"/>
          <w:tcBorders>
            <w:top w:val="nil"/>
            <w:left w:val="nil"/>
            <w:bottom w:val="nil"/>
            <w:right w:val="nil"/>
          </w:tcBorders>
        </w:tcPr>
        <w:p w14:paraId="0D9EDDC6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22AEB8BE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23F21343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8D9BAB3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73DC11D5" w14:textId="77777777" w:rsidR="00F86A46" w:rsidRPr="00D6744D" w:rsidRDefault="00F86A46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496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C0440" w14:textId="06B681DA" w:rsidR="00810DC6" w:rsidRPr="00C93AF7" w:rsidRDefault="00981022" w:rsidP="00C93AF7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>
            <w:rPr>
              <w:rFonts w:ascii="Arial" w:hAnsi="Arial" w:cs="Arial"/>
              <w:sz w:val="18"/>
              <w:szCs w:val="18"/>
              <w:lang w:val="uk-UA"/>
            </w:rPr>
            <w:t>Місцезнаходження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: </w:t>
          </w:r>
          <w:r>
            <w:rPr>
              <w:rFonts w:ascii="Arial" w:hAnsi="Arial" w:cs="Arial"/>
              <w:sz w:val="18"/>
              <w:szCs w:val="18"/>
              <w:lang w:val="uk-UA"/>
            </w:rPr>
            <w:t xml:space="preserve">Україна, </w:t>
          </w:r>
          <w:r w:rsidR="00810DC6" w:rsidRPr="00BD04BB">
            <w:rPr>
              <w:rFonts w:ascii="Arial" w:hAnsi="Arial" w:cs="Arial"/>
              <w:sz w:val="18"/>
              <w:szCs w:val="18"/>
              <w:lang w:val="uk-UA"/>
            </w:rPr>
            <w:t>51925,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="00810DC6" w:rsidRPr="00BD04BB">
            <w:rPr>
              <w:rFonts w:ascii="Arial" w:hAnsi="Arial" w:cs="Arial"/>
              <w:sz w:val="18"/>
              <w:szCs w:val="18"/>
              <w:lang w:val="uk-UA"/>
            </w:rPr>
            <w:t>Дніпропетровська обл.,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 м. Кам’янське, вул. Соборна, 18</w:t>
          </w:r>
          <w:r w:rsidR="00C93AF7" w:rsidRPr="00C93AF7">
            <w:rPr>
              <w:rFonts w:ascii="Arial" w:hAnsi="Arial" w:cs="Arial"/>
              <w:sz w:val="18"/>
              <w:szCs w:val="18"/>
            </w:rPr>
            <w:t>б</w:t>
          </w:r>
        </w:p>
        <w:p w14:paraId="427F36F7" w14:textId="115C8D11" w:rsidR="00F86A46" w:rsidRPr="0010283F" w:rsidRDefault="0010283F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Ідентифікаційний код</w:t>
          </w:r>
          <w:r w:rsidR="00A834EC">
            <w:rPr>
              <w:rFonts w:ascii="Arial" w:hAnsi="Arial" w:cs="Arial"/>
              <w:sz w:val="18"/>
              <w:szCs w:val="18"/>
              <w:lang w:val="uk-UA"/>
            </w:rPr>
            <w:t>: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="00F86A46" w:rsidRPr="0010283F">
            <w:rPr>
              <w:rFonts w:ascii="Arial" w:hAnsi="Arial" w:cs="Arial"/>
              <w:sz w:val="18"/>
              <w:szCs w:val="18"/>
              <w:lang w:val="uk-UA"/>
            </w:rPr>
            <w:t>05393085</w:t>
          </w:r>
          <w:r w:rsidR="00F93783" w:rsidRPr="0010283F">
            <w:rPr>
              <w:rFonts w:ascii="Arial" w:hAnsi="Arial" w:cs="Arial"/>
              <w:sz w:val="18"/>
              <w:szCs w:val="18"/>
              <w:lang w:val="uk-UA"/>
            </w:rPr>
            <w:t>,</w:t>
          </w:r>
          <w:r w:rsidR="00F86A46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ІПН 053930804037</w:t>
          </w:r>
          <w:r>
            <w:rPr>
              <w:rFonts w:ascii="Arial" w:hAnsi="Arial" w:cs="Arial"/>
              <w:sz w:val="18"/>
              <w:szCs w:val="18"/>
              <w:lang w:val="uk-UA"/>
            </w:rPr>
            <w:t>.</w:t>
          </w:r>
        </w:p>
        <w:p w14:paraId="4DDBC110" w14:textId="3372D022" w:rsidR="00F86A46" w:rsidRPr="0010283F" w:rsidRDefault="00F86A46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  <w:r w:rsidR="00944EFA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в </w:t>
          </w:r>
          <w:r w:rsidR="00944EFA" w:rsidRPr="0010283F">
            <w:rPr>
              <w:rFonts w:ascii="Arial" w:hAnsi="Arial" w:cs="Arial"/>
              <w:sz w:val="18"/>
              <w:szCs w:val="18"/>
              <w:lang w:val="uk-UA"/>
            </w:rPr>
            <w:t>А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>Т «ПУМБ»</w:t>
          </w:r>
        </w:p>
        <w:p w14:paraId="028A6DF7" w14:textId="59D219F5" w:rsidR="00F86A46" w:rsidRPr="0010283F" w:rsidRDefault="00C45C30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Тел.: </w:t>
          </w:r>
          <w:r w:rsidR="00996F0B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(0569) </w:t>
          </w:r>
          <w:r w:rsidR="00E37ED7" w:rsidRPr="0010283F">
            <w:rPr>
              <w:rFonts w:ascii="Arial" w:hAnsi="Arial" w:cs="Arial"/>
              <w:sz w:val="18"/>
              <w:szCs w:val="18"/>
              <w:lang w:val="uk-UA"/>
            </w:rPr>
            <w:t>58-9</w:t>
          </w:r>
          <w:r w:rsidR="00AA28E5" w:rsidRPr="0010283F">
            <w:rPr>
              <w:rFonts w:ascii="Arial" w:hAnsi="Arial" w:cs="Arial"/>
              <w:sz w:val="18"/>
              <w:szCs w:val="18"/>
              <w:lang w:val="uk-UA"/>
            </w:rPr>
            <w:t>1-</w:t>
          </w:r>
          <w:r w:rsidR="00996F0B" w:rsidRPr="0010283F">
            <w:rPr>
              <w:rFonts w:ascii="Arial" w:hAnsi="Arial" w:cs="Arial"/>
              <w:sz w:val="18"/>
              <w:szCs w:val="18"/>
              <w:lang w:val="uk-UA"/>
            </w:rPr>
            <w:t>49</w:t>
          </w:r>
        </w:p>
        <w:p w14:paraId="13A94678" w14:textId="6AAE556E" w:rsidR="00F86A46" w:rsidRPr="00BD04BB" w:rsidRDefault="00C45C30" w:rsidP="00944EFA">
          <w:pPr>
            <w:pStyle w:val="ad"/>
            <w:ind w:left="178" w:right="-102"/>
            <w:rPr>
              <w:rFonts w:ascii="Arial" w:hAnsi="Arial" w:cs="Arial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E-mail</w:t>
          </w:r>
          <w:r w:rsidRPr="00D7092C">
            <w:rPr>
              <w:rFonts w:ascii="Arial" w:hAnsi="Arial" w:cs="Arial"/>
              <w:sz w:val="18"/>
              <w:szCs w:val="18"/>
              <w:lang w:val="uk-UA"/>
            </w:rPr>
            <w:t>:</w:t>
          </w:r>
          <w:r w:rsidR="00C93AF7" w:rsidRPr="00D7092C">
            <w:rPr>
              <w:rFonts w:ascii="Arial" w:eastAsia="Times New Roman" w:hAnsi="Arial" w:cs="Arial"/>
              <w:color w:val="FF0000"/>
              <w:sz w:val="18"/>
              <w:szCs w:val="18"/>
              <w:u w:val="single"/>
              <w:lang w:val="en-US"/>
            </w:rPr>
            <w:t xml:space="preserve"> </w:t>
          </w:r>
          <w:hyperlink r:id="rId2" w:history="1">
            <w:r w:rsidR="00C93AF7" w:rsidRPr="00D7092C">
              <w:rPr>
                <w:rFonts w:ascii="Arial" w:eastAsia="Times New Roman" w:hAnsi="Arial" w:cs="Arial"/>
                <w:sz w:val="18"/>
                <w:szCs w:val="18"/>
                <w:u w:val="single"/>
                <w:lang w:val="en-US"/>
              </w:rPr>
              <w:t>office.kamet-steel@metinvestholding.com</w:t>
            </w:r>
          </w:hyperlink>
        </w:p>
      </w:tc>
    </w:tr>
  </w:tbl>
  <w:p w14:paraId="26C4F8B5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46B9C"/>
    <w:multiLevelType w:val="hybridMultilevel"/>
    <w:tmpl w:val="CAC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683E06"/>
    <w:multiLevelType w:val="hybridMultilevel"/>
    <w:tmpl w:val="556A4894"/>
    <w:lvl w:ilvl="0" w:tplc="C124216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12B04"/>
    <w:multiLevelType w:val="hybridMultilevel"/>
    <w:tmpl w:val="E3A0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9440B"/>
    <w:multiLevelType w:val="hybridMultilevel"/>
    <w:tmpl w:val="8F867642"/>
    <w:lvl w:ilvl="0" w:tplc="1646DF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92DD9"/>
    <w:multiLevelType w:val="hybridMultilevel"/>
    <w:tmpl w:val="F8FC7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981687A"/>
    <w:multiLevelType w:val="hybridMultilevel"/>
    <w:tmpl w:val="D51663F8"/>
    <w:lvl w:ilvl="0" w:tplc="B1627A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40E40"/>
    <w:multiLevelType w:val="hybridMultilevel"/>
    <w:tmpl w:val="AC4671F6"/>
    <w:lvl w:ilvl="0" w:tplc="2A8A4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8096C45"/>
    <w:multiLevelType w:val="hybridMultilevel"/>
    <w:tmpl w:val="95BCE5E6"/>
    <w:lvl w:ilvl="0" w:tplc="C8F4E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CE54A9B"/>
    <w:multiLevelType w:val="hybridMultilevel"/>
    <w:tmpl w:val="51C699F4"/>
    <w:lvl w:ilvl="0" w:tplc="9C2477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46F9C"/>
    <w:multiLevelType w:val="hybridMultilevel"/>
    <w:tmpl w:val="9E5CA254"/>
    <w:lvl w:ilvl="0" w:tplc="A552A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74057"/>
    <w:multiLevelType w:val="hybridMultilevel"/>
    <w:tmpl w:val="40508D22"/>
    <w:lvl w:ilvl="0" w:tplc="583A39B4">
      <w:start w:val="23"/>
      <w:numFmt w:val="bullet"/>
      <w:lvlText w:val="-"/>
      <w:lvlJc w:val="left"/>
      <w:pPr>
        <w:ind w:left="5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 w16cid:durableId="1401754115">
    <w:abstractNumId w:val="15"/>
  </w:num>
  <w:num w:numId="2" w16cid:durableId="1686663481">
    <w:abstractNumId w:val="2"/>
  </w:num>
  <w:num w:numId="3" w16cid:durableId="1115639375">
    <w:abstractNumId w:val="9"/>
  </w:num>
  <w:num w:numId="4" w16cid:durableId="1764181405">
    <w:abstractNumId w:val="17"/>
  </w:num>
  <w:num w:numId="5" w16cid:durableId="387732371">
    <w:abstractNumId w:val="13"/>
  </w:num>
  <w:num w:numId="6" w16cid:durableId="1642227376">
    <w:abstractNumId w:val="3"/>
  </w:num>
  <w:num w:numId="7" w16cid:durableId="1225994585">
    <w:abstractNumId w:val="7"/>
  </w:num>
  <w:num w:numId="8" w16cid:durableId="150341347">
    <w:abstractNumId w:val="1"/>
  </w:num>
  <w:num w:numId="9" w16cid:durableId="711004779">
    <w:abstractNumId w:val="4"/>
  </w:num>
  <w:num w:numId="10" w16cid:durableId="1018854837">
    <w:abstractNumId w:val="6"/>
  </w:num>
  <w:num w:numId="11" w16cid:durableId="396708732">
    <w:abstractNumId w:val="16"/>
  </w:num>
  <w:num w:numId="12" w16cid:durableId="1616791076">
    <w:abstractNumId w:val="11"/>
  </w:num>
  <w:num w:numId="13" w16cid:durableId="2008286878">
    <w:abstractNumId w:val="12"/>
  </w:num>
  <w:num w:numId="14" w16cid:durableId="2070416557">
    <w:abstractNumId w:val="14"/>
  </w:num>
  <w:num w:numId="15" w16cid:durableId="779497058">
    <w:abstractNumId w:val="0"/>
  </w:num>
  <w:num w:numId="16" w16cid:durableId="1628242470">
    <w:abstractNumId w:val="5"/>
  </w:num>
  <w:num w:numId="17" w16cid:durableId="170990954">
    <w:abstractNumId w:val="8"/>
  </w:num>
  <w:num w:numId="18" w16cid:durableId="1355879910">
    <w:abstractNumId w:val="10"/>
  </w:num>
  <w:num w:numId="19" w16cid:durableId="1347707587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123C"/>
    <w:rsid w:val="00002A3B"/>
    <w:rsid w:val="0000664F"/>
    <w:rsid w:val="00011757"/>
    <w:rsid w:val="00011D7D"/>
    <w:rsid w:val="00013555"/>
    <w:rsid w:val="0001746B"/>
    <w:rsid w:val="000178D4"/>
    <w:rsid w:val="00020194"/>
    <w:rsid w:val="00021171"/>
    <w:rsid w:val="0002573E"/>
    <w:rsid w:val="00025CF6"/>
    <w:rsid w:val="0002646D"/>
    <w:rsid w:val="00027156"/>
    <w:rsid w:val="00032A68"/>
    <w:rsid w:val="00033FE9"/>
    <w:rsid w:val="00034B88"/>
    <w:rsid w:val="0003500D"/>
    <w:rsid w:val="00035716"/>
    <w:rsid w:val="00036B44"/>
    <w:rsid w:val="000420FD"/>
    <w:rsid w:val="0004286D"/>
    <w:rsid w:val="000433E8"/>
    <w:rsid w:val="00043611"/>
    <w:rsid w:val="00043F83"/>
    <w:rsid w:val="00044F5C"/>
    <w:rsid w:val="0005150F"/>
    <w:rsid w:val="00051B84"/>
    <w:rsid w:val="00051C31"/>
    <w:rsid w:val="0005212B"/>
    <w:rsid w:val="0005250B"/>
    <w:rsid w:val="0005279D"/>
    <w:rsid w:val="000541C2"/>
    <w:rsid w:val="000548BD"/>
    <w:rsid w:val="00054973"/>
    <w:rsid w:val="00055FC2"/>
    <w:rsid w:val="000564E2"/>
    <w:rsid w:val="000565BF"/>
    <w:rsid w:val="00057DA1"/>
    <w:rsid w:val="0006001C"/>
    <w:rsid w:val="000607A5"/>
    <w:rsid w:val="0006154C"/>
    <w:rsid w:val="0006210A"/>
    <w:rsid w:val="0006348F"/>
    <w:rsid w:val="0006354C"/>
    <w:rsid w:val="00063C45"/>
    <w:rsid w:val="00063F9F"/>
    <w:rsid w:val="00065D7C"/>
    <w:rsid w:val="000661A0"/>
    <w:rsid w:val="000669E3"/>
    <w:rsid w:val="00066D5E"/>
    <w:rsid w:val="000672B7"/>
    <w:rsid w:val="00067BA9"/>
    <w:rsid w:val="00070420"/>
    <w:rsid w:val="00070619"/>
    <w:rsid w:val="00072CC7"/>
    <w:rsid w:val="000731D4"/>
    <w:rsid w:val="0007340F"/>
    <w:rsid w:val="000735D5"/>
    <w:rsid w:val="0007693F"/>
    <w:rsid w:val="0007795D"/>
    <w:rsid w:val="0007798E"/>
    <w:rsid w:val="00077A40"/>
    <w:rsid w:val="00080686"/>
    <w:rsid w:val="000813FB"/>
    <w:rsid w:val="000832DB"/>
    <w:rsid w:val="00086442"/>
    <w:rsid w:val="00087465"/>
    <w:rsid w:val="00090879"/>
    <w:rsid w:val="000913AB"/>
    <w:rsid w:val="00091FEA"/>
    <w:rsid w:val="00094314"/>
    <w:rsid w:val="00096564"/>
    <w:rsid w:val="000A04F7"/>
    <w:rsid w:val="000A3392"/>
    <w:rsid w:val="000A345F"/>
    <w:rsid w:val="000A3869"/>
    <w:rsid w:val="000A5BE0"/>
    <w:rsid w:val="000A5FF0"/>
    <w:rsid w:val="000A7392"/>
    <w:rsid w:val="000B1CBD"/>
    <w:rsid w:val="000B4E7F"/>
    <w:rsid w:val="000B53EE"/>
    <w:rsid w:val="000B68CB"/>
    <w:rsid w:val="000C581D"/>
    <w:rsid w:val="000C6D51"/>
    <w:rsid w:val="000D0E39"/>
    <w:rsid w:val="000D426E"/>
    <w:rsid w:val="000D5499"/>
    <w:rsid w:val="000D64A7"/>
    <w:rsid w:val="000D66A8"/>
    <w:rsid w:val="000D6BBE"/>
    <w:rsid w:val="000E03C6"/>
    <w:rsid w:val="000E1309"/>
    <w:rsid w:val="000E2475"/>
    <w:rsid w:val="000E3775"/>
    <w:rsid w:val="000E411C"/>
    <w:rsid w:val="000E47AA"/>
    <w:rsid w:val="000E50CF"/>
    <w:rsid w:val="000E5726"/>
    <w:rsid w:val="000E5BFB"/>
    <w:rsid w:val="000E71D9"/>
    <w:rsid w:val="000F1ABE"/>
    <w:rsid w:val="000F229B"/>
    <w:rsid w:val="000F2641"/>
    <w:rsid w:val="000F332E"/>
    <w:rsid w:val="000F4768"/>
    <w:rsid w:val="000F478A"/>
    <w:rsid w:val="000F4816"/>
    <w:rsid w:val="000F68CB"/>
    <w:rsid w:val="000F7AA7"/>
    <w:rsid w:val="0010283F"/>
    <w:rsid w:val="0010497E"/>
    <w:rsid w:val="001053DD"/>
    <w:rsid w:val="00107A61"/>
    <w:rsid w:val="001103F6"/>
    <w:rsid w:val="00113BE9"/>
    <w:rsid w:val="00116008"/>
    <w:rsid w:val="00116296"/>
    <w:rsid w:val="00117B42"/>
    <w:rsid w:val="00117DCB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52FA"/>
    <w:rsid w:val="001360B4"/>
    <w:rsid w:val="00136380"/>
    <w:rsid w:val="00142E22"/>
    <w:rsid w:val="00143A86"/>
    <w:rsid w:val="001445CD"/>
    <w:rsid w:val="00146F40"/>
    <w:rsid w:val="0014766C"/>
    <w:rsid w:val="001477C2"/>
    <w:rsid w:val="00150454"/>
    <w:rsid w:val="00152F95"/>
    <w:rsid w:val="0015571F"/>
    <w:rsid w:val="00155E0E"/>
    <w:rsid w:val="00157EB5"/>
    <w:rsid w:val="00160144"/>
    <w:rsid w:val="00164D46"/>
    <w:rsid w:val="00165193"/>
    <w:rsid w:val="00167210"/>
    <w:rsid w:val="00167968"/>
    <w:rsid w:val="00167A9E"/>
    <w:rsid w:val="00170831"/>
    <w:rsid w:val="00173870"/>
    <w:rsid w:val="00174756"/>
    <w:rsid w:val="00175F39"/>
    <w:rsid w:val="001776C0"/>
    <w:rsid w:val="00177F81"/>
    <w:rsid w:val="00177F8B"/>
    <w:rsid w:val="00180FF6"/>
    <w:rsid w:val="001838BB"/>
    <w:rsid w:val="001843F6"/>
    <w:rsid w:val="00184BC3"/>
    <w:rsid w:val="00186739"/>
    <w:rsid w:val="00186B54"/>
    <w:rsid w:val="00186BE0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6548"/>
    <w:rsid w:val="001A0028"/>
    <w:rsid w:val="001A084D"/>
    <w:rsid w:val="001A1FD4"/>
    <w:rsid w:val="001A69B0"/>
    <w:rsid w:val="001A6A71"/>
    <w:rsid w:val="001B006F"/>
    <w:rsid w:val="001B01BF"/>
    <w:rsid w:val="001B1CD6"/>
    <w:rsid w:val="001B3F89"/>
    <w:rsid w:val="001B71FD"/>
    <w:rsid w:val="001C0A09"/>
    <w:rsid w:val="001C56F6"/>
    <w:rsid w:val="001C5D66"/>
    <w:rsid w:val="001C70E9"/>
    <w:rsid w:val="001D0797"/>
    <w:rsid w:val="001D106B"/>
    <w:rsid w:val="001D1346"/>
    <w:rsid w:val="001D1751"/>
    <w:rsid w:val="001D1F96"/>
    <w:rsid w:val="001D6DED"/>
    <w:rsid w:val="001E0BFA"/>
    <w:rsid w:val="001E2380"/>
    <w:rsid w:val="001E31D2"/>
    <w:rsid w:val="001E3A77"/>
    <w:rsid w:val="001E6B3F"/>
    <w:rsid w:val="001F0670"/>
    <w:rsid w:val="001F3B74"/>
    <w:rsid w:val="001F5C84"/>
    <w:rsid w:val="001F6CD3"/>
    <w:rsid w:val="001F6DC7"/>
    <w:rsid w:val="00202C3C"/>
    <w:rsid w:val="002048B3"/>
    <w:rsid w:val="00204922"/>
    <w:rsid w:val="0020587B"/>
    <w:rsid w:val="00205BF8"/>
    <w:rsid w:val="00205E1A"/>
    <w:rsid w:val="00206C61"/>
    <w:rsid w:val="0021026D"/>
    <w:rsid w:val="00210360"/>
    <w:rsid w:val="002115B1"/>
    <w:rsid w:val="002115C8"/>
    <w:rsid w:val="00211754"/>
    <w:rsid w:val="002117C1"/>
    <w:rsid w:val="002163F4"/>
    <w:rsid w:val="00220144"/>
    <w:rsid w:val="00221189"/>
    <w:rsid w:val="002227C3"/>
    <w:rsid w:val="00222A68"/>
    <w:rsid w:val="00223EF9"/>
    <w:rsid w:val="00224890"/>
    <w:rsid w:val="00224E91"/>
    <w:rsid w:val="0022592A"/>
    <w:rsid w:val="00225995"/>
    <w:rsid w:val="00225BD3"/>
    <w:rsid w:val="00226AD4"/>
    <w:rsid w:val="00227B9B"/>
    <w:rsid w:val="002406C3"/>
    <w:rsid w:val="0024152E"/>
    <w:rsid w:val="002431C6"/>
    <w:rsid w:val="00244DA7"/>
    <w:rsid w:val="00246378"/>
    <w:rsid w:val="00246B9C"/>
    <w:rsid w:val="00253588"/>
    <w:rsid w:val="00253842"/>
    <w:rsid w:val="002554D4"/>
    <w:rsid w:val="0026038D"/>
    <w:rsid w:val="00260C0F"/>
    <w:rsid w:val="00262331"/>
    <w:rsid w:val="002623B6"/>
    <w:rsid w:val="0026265B"/>
    <w:rsid w:val="0026301D"/>
    <w:rsid w:val="00265039"/>
    <w:rsid w:val="00267DBF"/>
    <w:rsid w:val="0027126D"/>
    <w:rsid w:val="00272314"/>
    <w:rsid w:val="00272505"/>
    <w:rsid w:val="00272927"/>
    <w:rsid w:val="0027654A"/>
    <w:rsid w:val="0028058F"/>
    <w:rsid w:val="00282215"/>
    <w:rsid w:val="002845DA"/>
    <w:rsid w:val="002850E9"/>
    <w:rsid w:val="00285BD1"/>
    <w:rsid w:val="00286955"/>
    <w:rsid w:val="00287099"/>
    <w:rsid w:val="00287C54"/>
    <w:rsid w:val="002930F2"/>
    <w:rsid w:val="00296408"/>
    <w:rsid w:val="002A1451"/>
    <w:rsid w:val="002A1D3B"/>
    <w:rsid w:val="002A21F2"/>
    <w:rsid w:val="002A2D5D"/>
    <w:rsid w:val="002A34BC"/>
    <w:rsid w:val="002A40F4"/>
    <w:rsid w:val="002A5CBD"/>
    <w:rsid w:val="002A5E45"/>
    <w:rsid w:val="002A62C5"/>
    <w:rsid w:val="002A66B1"/>
    <w:rsid w:val="002A6D62"/>
    <w:rsid w:val="002A725C"/>
    <w:rsid w:val="002A7813"/>
    <w:rsid w:val="002B05CD"/>
    <w:rsid w:val="002B3059"/>
    <w:rsid w:val="002B34A1"/>
    <w:rsid w:val="002B3AFC"/>
    <w:rsid w:val="002B409F"/>
    <w:rsid w:val="002B5618"/>
    <w:rsid w:val="002C1A1C"/>
    <w:rsid w:val="002C23E1"/>
    <w:rsid w:val="002C2849"/>
    <w:rsid w:val="002C355E"/>
    <w:rsid w:val="002C5B46"/>
    <w:rsid w:val="002C5C89"/>
    <w:rsid w:val="002C7200"/>
    <w:rsid w:val="002D1669"/>
    <w:rsid w:val="002D3392"/>
    <w:rsid w:val="002D7C4E"/>
    <w:rsid w:val="002E09AB"/>
    <w:rsid w:val="002E100B"/>
    <w:rsid w:val="002E1037"/>
    <w:rsid w:val="002E4C68"/>
    <w:rsid w:val="002E7D40"/>
    <w:rsid w:val="002F202A"/>
    <w:rsid w:val="002F3581"/>
    <w:rsid w:val="002F3992"/>
    <w:rsid w:val="002F40D6"/>
    <w:rsid w:val="002F4DAF"/>
    <w:rsid w:val="002F596D"/>
    <w:rsid w:val="002F5E57"/>
    <w:rsid w:val="002F5F0A"/>
    <w:rsid w:val="002F6A5F"/>
    <w:rsid w:val="002F7653"/>
    <w:rsid w:val="00300C75"/>
    <w:rsid w:val="003074F7"/>
    <w:rsid w:val="00310658"/>
    <w:rsid w:val="00312AB3"/>
    <w:rsid w:val="0031380D"/>
    <w:rsid w:val="003150C1"/>
    <w:rsid w:val="00322716"/>
    <w:rsid w:val="0032363E"/>
    <w:rsid w:val="00323886"/>
    <w:rsid w:val="003240CC"/>
    <w:rsid w:val="0032560A"/>
    <w:rsid w:val="003260CB"/>
    <w:rsid w:val="00327742"/>
    <w:rsid w:val="00330FDF"/>
    <w:rsid w:val="00331292"/>
    <w:rsid w:val="003318BF"/>
    <w:rsid w:val="00331A21"/>
    <w:rsid w:val="00334872"/>
    <w:rsid w:val="00335F46"/>
    <w:rsid w:val="00336998"/>
    <w:rsid w:val="00340A7C"/>
    <w:rsid w:val="003435EC"/>
    <w:rsid w:val="00344465"/>
    <w:rsid w:val="003462D2"/>
    <w:rsid w:val="00347955"/>
    <w:rsid w:val="00350BBB"/>
    <w:rsid w:val="003542B4"/>
    <w:rsid w:val="00354A1E"/>
    <w:rsid w:val="00354B1C"/>
    <w:rsid w:val="00357C33"/>
    <w:rsid w:val="00357D82"/>
    <w:rsid w:val="003602F4"/>
    <w:rsid w:val="003613CF"/>
    <w:rsid w:val="00362E0A"/>
    <w:rsid w:val="00363211"/>
    <w:rsid w:val="00363E2E"/>
    <w:rsid w:val="00364AFB"/>
    <w:rsid w:val="00365037"/>
    <w:rsid w:val="003660C5"/>
    <w:rsid w:val="00366EDE"/>
    <w:rsid w:val="00367337"/>
    <w:rsid w:val="00367DA8"/>
    <w:rsid w:val="003707DE"/>
    <w:rsid w:val="00370A7B"/>
    <w:rsid w:val="003726AF"/>
    <w:rsid w:val="00372FEC"/>
    <w:rsid w:val="00374083"/>
    <w:rsid w:val="00376652"/>
    <w:rsid w:val="00376EDF"/>
    <w:rsid w:val="00383701"/>
    <w:rsid w:val="00384B41"/>
    <w:rsid w:val="00385943"/>
    <w:rsid w:val="00391D8B"/>
    <w:rsid w:val="00392D92"/>
    <w:rsid w:val="003953D9"/>
    <w:rsid w:val="003964B5"/>
    <w:rsid w:val="003A0D8E"/>
    <w:rsid w:val="003A0E77"/>
    <w:rsid w:val="003A12F0"/>
    <w:rsid w:val="003A28F7"/>
    <w:rsid w:val="003A2D94"/>
    <w:rsid w:val="003A3D99"/>
    <w:rsid w:val="003A503A"/>
    <w:rsid w:val="003A5383"/>
    <w:rsid w:val="003A6557"/>
    <w:rsid w:val="003A6752"/>
    <w:rsid w:val="003A6C28"/>
    <w:rsid w:val="003B2405"/>
    <w:rsid w:val="003B2658"/>
    <w:rsid w:val="003B38E3"/>
    <w:rsid w:val="003B4B0E"/>
    <w:rsid w:val="003B6A5B"/>
    <w:rsid w:val="003B73E2"/>
    <w:rsid w:val="003B7491"/>
    <w:rsid w:val="003C0509"/>
    <w:rsid w:val="003C279F"/>
    <w:rsid w:val="003C3519"/>
    <w:rsid w:val="003C3A44"/>
    <w:rsid w:val="003C56FC"/>
    <w:rsid w:val="003C699B"/>
    <w:rsid w:val="003C7898"/>
    <w:rsid w:val="003C7EFA"/>
    <w:rsid w:val="003C7FDB"/>
    <w:rsid w:val="003D07D6"/>
    <w:rsid w:val="003D347C"/>
    <w:rsid w:val="003D5771"/>
    <w:rsid w:val="003D64BD"/>
    <w:rsid w:val="003D6760"/>
    <w:rsid w:val="003E0F70"/>
    <w:rsid w:val="003E18BA"/>
    <w:rsid w:val="003E1F32"/>
    <w:rsid w:val="003E2ED8"/>
    <w:rsid w:val="003E4894"/>
    <w:rsid w:val="003E65A9"/>
    <w:rsid w:val="003E7F35"/>
    <w:rsid w:val="003F1AC3"/>
    <w:rsid w:val="003F2501"/>
    <w:rsid w:val="003F364A"/>
    <w:rsid w:val="003F4231"/>
    <w:rsid w:val="00400714"/>
    <w:rsid w:val="00400721"/>
    <w:rsid w:val="00401BD0"/>
    <w:rsid w:val="0040317D"/>
    <w:rsid w:val="00405798"/>
    <w:rsid w:val="004059B8"/>
    <w:rsid w:val="00406086"/>
    <w:rsid w:val="004125C5"/>
    <w:rsid w:val="004148DA"/>
    <w:rsid w:val="0041504C"/>
    <w:rsid w:val="004162C6"/>
    <w:rsid w:val="00416F90"/>
    <w:rsid w:val="00420F33"/>
    <w:rsid w:val="00421995"/>
    <w:rsid w:val="004225D0"/>
    <w:rsid w:val="00423EBD"/>
    <w:rsid w:val="00431109"/>
    <w:rsid w:val="00431DC9"/>
    <w:rsid w:val="0043363E"/>
    <w:rsid w:val="00436473"/>
    <w:rsid w:val="00436576"/>
    <w:rsid w:val="0043712A"/>
    <w:rsid w:val="00440412"/>
    <w:rsid w:val="004428EA"/>
    <w:rsid w:val="0044492E"/>
    <w:rsid w:val="004450CA"/>
    <w:rsid w:val="00445219"/>
    <w:rsid w:val="00445B76"/>
    <w:rsid w:val="00446475"/>
    <w:rsid w:val="004469DD"/>
    <w:rsid w:val="004508CB"/>
    <w:rsid w:val="0045381F"/>
    <w:rsid w:val="00453A04"/>
    <w:rsid w:val="004547A3"/>
    <w:rsid w:val="00454AB1"/>
    <w:rsid w:val="00455F9B"/>
    <w:rsid w:val="0045690B"/>
    <w:rsid w:val="00457C02"/>
    <w:rsid w:val="0046008C"/>
    <w:rsid w:val="00460D8F"/>
    <w:rsid w:val="0046154B"/>
    <w:rsid w:val="00461692"/>
    <w:rsid w:val="00463114"/>
    <w:rsid w:val="00463A69"/>
    <w:rsid w:val="00464906"/>
    <w:rsid w:val="0046738A"/>
    <w:rsid w:val="00467586"/>
    <w:rsid w:val="00470479"/>
    <w:rsid w:val="00470585"/>
    <w:rsid w:val="004761ED"/>
    <w:rsid w:val="00477342"/>
    <w:rsid w:val="00480471"/>
    <w:rsid w:val="0048702E"/>
    <w:rsid w:val="00487377"/>
    <w:rsid w:val="00487447"/>
    <w:rsid w:val="00491C63"/>
    <w:rsid w:val="00492932"/>
    <w:rsid w:val="00493972"/>
    <w:rsid w:val="00494602"/>
    <w:rsid w:val="004952DB"/>
    <w:rsid w:val="0049576D"/>
    <w:rsid w:val="00496031"/>
    <w:rsid w:val="004971EC"/>
    <w:rsid w:val="00497561"/>
    <w:rsid w:val="004A0090"/>
    <w:rsid w:val="004A146D"/>
    <w:rsid w:val="004A6981"/>
    <w:rsid w:val="004B04EE"/>
    <w:rsid w:val="004B05CC"/>
    <w:rsid w:val="004B0B1C"/>
    <w:rsid w:val="004B1733"/>
    <w:rsid w:val="004B1AD3"/>
    <w:rsid w:val="004B1BEC"/>
    <w:rsid w:val="004B336F"/>
    <w:rsid w:val="004B353F"/>
    <w:rsid w:val="004B5681"/>
    <w:rsid w:val="004B6EC7"/>
    <w:rsid w:val="004B7AC8"/>
    <w:rsid w:val="004C165F"/>
    <w:rsid w:val="004C2D30"/>
    <w:rsid w:val="004C5095"/>
    <w:rsid w:val="004C760E"/>
    <w:rsid w:val="004D0284"/>
    <w:rsid w:val="004D130F"/>
    <w:rsid w:val="004D21BF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0DCC"/>
    <w:rsid w:val="004E14B6"/>
    <w:rsid w:val="004E2C4B"/>
    <w:rsid w:val="004E3671"/>
    <w:rsid w:val="004E36D9"/>
    <w:rsid w:val="004E3F0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3893"/>
    <w:rsid w:val="005044C9"/>
    <w:rsid w:val="00504563"/>
    <w:rsid w:val="005058DA"/>
    <w:rsid w:val="005065D1"/>
    <w:rsid w:val="00507610"/>
    <w:rsid w:val="005103D0"/>
    <w:rsid w:val="00510C6A"/>
    <w:rsid w:val="005132AD"/>
    <w:rsid w:val="00513709"/>
    <w:rsid w:val="005164D7"/>
    <w:rsid w:val="00517AA2"/>
    <w:rsid w:val="00524477"/>
    <w:rsid w:val="0052511D"/>
    <w:rsid w:val="00526AAE"/>
    <w:rsid w:val="005310D1"/>
    <w:rsid w:val="005320EB"/>
    <w:rsid w:val="005342B4"/>
    <w:rsid w:val="0053506B"/>
    <w:rsid w:val="00535439"/>
    <w:rsid w:val="005370E5"/>
    <w:rsid w:val="005401C5"/>
    <w:rsid w:val="0054129E"/>
    <w:rsid w:val="005415DF"/>
    <w:rsid w:val="005419F8"/>
    <w:rsid w:val="00542120"/>
    <w:rsid w:val="0054250A"/>
    <w:rsid w:val="00543008"/>
    <w:rsid w:val="005442C5"/>
    <w:rsid w:val="00544DA4"/>
    <w:rsid w:val="0054595D"/>
    <w:rsid w:val="0054648F"/>
    <w:rsid w:val="00550493"/>
    <w:rsid w:val="00551527"/>
    <w:rsid w:val="00551640"/>
    <w:rsid w:val="00553250"/>
    <w:rsid w:val="00553CB9"/>
    <w:rsid w:val="00554322"/>
    <w:rsid w:val="005551C1"/>
    <w:rsid w:val="00555845"/>
    <w:rsid w:val="00557AC0"/>
    <w:rsid w:val="00562C24"/>
    <w:rsid w:val="00564650"/>
    <w:rsid w:val="005650B4"/>
    <w:rsid w:val="0056595F"/>
    <w:rsid w:val="005703C5"/>
    <w:rsid w:val="005708CC"/>
    <w:rsid w:val="00571C94"/>
    <w:rsid w:val="005721C0"/>
    <w:rsid w:val="005729A7"/>
    <w:rsid w:val="00573C0D"/>
    <w:rsid w:val="00575CF3"/>
    <w:rsid w:val="00575E80"/>
    <w:rsid w:val="00576829"/>
    <w:rsid w:val="005808E6"/>
    <w:rsid w:val="00581617"/>
    <w:rsid w:val="005823DE"/>
    <w:rsid w:val="00582953"/>
    <w:rsid w:val="00582AE0"/>
    <w:rsid w:val="00582FEF"/>
    <w:rsid w:val="005835BB"/>
    <w:rsid w:val="00583A7D"/>
    <w:rsid w:val="00584C56"/>
    <w:rsid w:val="00585471"/>
    <w:rsid w:val="00586167"/>
    <w:rsid w:val="005870BE"/>
    <w:rsid w:val="00590939"/>
    <w:rsid w:val="00592A85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403B"/>
    <w:rsid w:val="005A4952"/>
    <w:rsid w:val="005A4A6D"/>
    <w:rsid w:val="005A4C04"/>
    <w:rsid w:val="005A50EC"/>
    <w:rsid w:val="005A5C66"/>
    <w:rsid w:val="005A688B"/>
    <w:rsid w:val="005A6AF3"/>
    <w:rsid w:val="005B08D8"/>
    <w:rsid w:val="005B23D5"/>
    <w:rsid w:val="005B347F"/>
    <w:rsid w:val="005B4F3E"/>
    <w:rsid w:val="005C0891"/>
    <w:rsid w:val="005C3BCE"/>
    <w:rsid w:val="005C4444"/>
    <w:rsid w:val="005C4623"/>
    <w:rsid w:val="005C58A8"/>
    <w:rsid w:val="005C62CB"/>
    <w:rsid w:val="005C796F"/>
    <w:rsid w:val="005D06E5"/>
    <w:rsid w:val="005D20CA"/>
    <w:rsid w:val="005D3FF1"/>
    <w:rsid w:val="005D48F0"/>
    <w:rsid w:val="005E1497"/>
    <w:rsid w:val="005E1D44"/>
    <w:rsid w:val="005E219C"/>
    <w:rsid w:val="005E353C"/>
    <w:rsid w:val="005E3BE5"/>
    <w:rsid w:val="005E46F1"/>
    <w:rsid w:val="005F038D"/>
    <w:rsid w:val="005F1FFB"/>
    <w:rsid w:val="005F3351"/>
    <w:rsid w:val="005F37ED"/>
    <w:rsid w:val="005F5D1D"/>
    <w:rsid w:val="005F7D3C"/>
    <w:rsid w:val="006016B9"/>
    <w:rsid w:val="006027CE"/>
    <w:rsid w:val="006031F5"/>
    <w:rsid w:val="00604A68"/>
    <w:rsid w:val="00605BCC"/>
    <w:rsid w:val="0061019E"/>
    <w:rsid w:val="00611AD2"/>
    <w:rsid w:val="00614EFB"/>
    <w:rsid w:val="00615610"/>
    <w:rsid w:val="00615FC0"/>
    <w:rsid w:val="00616033"/>
    <w:rsid w:val="00617BCF"/>
    <w:rsid w:val="006203F0"/>
    <w:rsid w:val="00623AD0"/>
    <w:rsid w:val="00623F03"/>
    <w:rsid w:val="00624153"/>
    <w:rsid w:val="00625821"/>
    <w:rsid w:val="00626D63"/>
    <w:rsid w:val="00627127"/>
    <w:rsid w:val="00627226"/>
    <w:rsid w:val="0063442E"/>
    <w:rsid w:val="00635BB7"/>
    <w:rsid w:val="00641DBA"/>
    <w:rsid w:val="0064270D"/>
    <w:rsid w:val="00642B56"/>
    <w:rsid w:val="00642FF4"/>
    <w:rsid w:val="006445C6"/>
    <w:rsid w:val="00644B5A"/>
    <w:rsid w:val="00645AA2"/>
    <w:rsid w:val="00646876"/>
    <w:rsid w:val="006503EC"/>
    <w:rsid w:val="00652ECB"/>
    <w:rsid w:val="00652F4D"/>
    <w:rsid w:val="00653489"/>
    <w:rsid w:val="00653AFC"/>
    <w:rsid w:val="0065441E"/>
    <w:rsid w:val="00655002"/>
    <w:rsid w:val="00656AEA"/>
    <w:rsid w:val="00663287"/>
    <w:rsid w:val="00664547"/>
    <w:rsid w:val="00665698"/>
    <w:rsid w:val="00665BDB"/>
    <w:rsid w:val="0066742E"/>
    <w:rsid w:val="006709EF"/>
    <w:rsid w:val="006710A8"/>
    <w:rsid w:val="006727CB"/>
    <w:rsid w:val="00672BE8"/>
    <w:rsid w:val="00672E6B"/>
    <w:rsid w:val="0067446A"/>
    <w:rsid w:val="0067463D"/>
    <w:rsid w:val="006748A7"/>
    <w:rsid w:val="00676CAE"/>
    <w:rsid w:val="00677709"/>
    <w:rsid w:val="00677B3A"/>
    <w:rsid w:val="006806E6"/>
    <w:rsid w:val="006838E6"/>
    <w:rsid w:val="00684109"/>
    <w:rsid w:val="00686967"/>
    <w:rsid w:val="00686CE1"/>
    <w:rsid w:val="006878EB"/>
    <w:rsid w:val="0069059B"/>
    <w:rsid w:val="00691557"/>
    <w:rsid w:val="0069267F"/>
    <w:rsid w:val="00693307"/>
    <w:rsid w:val="006946E4"/>
    <w:rsid w:val="00694A67"/>
    <w:rsid w:val="0069522F"/>
    <w:rsid w:val="00695745"/>
    <w:rsid w:val="00695C72"/>
    <w:rsid w:val="006A265D"/>
    <w:rsid w:val="006A44A9"/>
    <w:rsid w:val="006B16BA"/>
    <w:rsid w:val="006B1A59"/>
    <w:rsid w:val="006B1DDA"/>
    <w:rsid w:val="006B1E5C"/>
    <w:rsid w:val="006B34EC"/>
    <w:rsid w:val="006B5355"/>
    <w:rsid w:val="006B53C9"/>
    <w:rsid w:val="006B58E5"/>
    <w:rsid w:val="006B686A"/>
    <w:rsid w:val="006B7A1F"/>
    <w:rsid w:val="006C1E96"/>
    <w:rsid w:val="006C2753"/>
    <w:rsid w:val="006C41C1"/>
    <w:rsid w:val="006C4C72"/>
    <w:rsid w:val="006C6036"/>
    <w:rsid w:val="006D06B8"/>
    <w:rsid w:val="006D0B7D"/>
    <w:rsid w:val="006D38B9"/>
    <w:rsid w:val="006D3FB9"/>
    <w:rsid w:val="006D4828"/>
    <w:rsid w:val="006E04FB"/>
    <w:rsid w:val="006E129E"/>
    <w:rsid w:val="006E1FED"/>
    <w:rsid w:val="006E2301"/>
    <w:rsid w:val="006E3016"/>
    <w:rsid w:val="006E32AC"/>
    <w:rsid w:val="006E5BA4"/>
    <w:rsid w:val="006E6D73"/>
    <w:rsid w:val="006F0F42"/>
    <w:rsid w:val="006F217B"/>
    <w:rsid w:val="006F2F8D"/>
    <w:rsid w:val="006F3D1B"/>
    <w:rsid w:val="006F4A7B"/>
    <w:rsid w:val="006F4F2E"/>
    <w:rsid w:val="006F5FDF"/>
    <w:rsid w:val="006F6F76"/>
    <w:rsid w:val="006F7BB1"/>
    <w:rsid w:val="0070121D"/>
    <w:rsid w:val="00703087"/>
    <w:rsid w:val="007065D0"/>
    <w:rsid w:val="00710206"/>
    <w:rsid w:val="00710D4D"/>
    <w:rsid w:val="007131A8"/>
    <w:rsid w:val="00713213"/>
    <w:rsid w:val="00714D65"/>
    <w:rsid w:val="00715469"/>
    <w:rsid w:val="007201D3"/>
    <w:rsid w:val="00720FCA"/>
    <w:rsid w:val="00722452"/>
    <w:rsid w:val="007240AD"/>
    <w:rsid w:val="00724342"/>
    <w:rsid w:val="0072573A"/>
    <w:rsid w:val="0072793E"/>
    <w:rsid w:val="00727AD3"/>
    <w:rsid w:val="00730AE9"/>
    <w:rsid w:val="0073204A"/>
    <w:rsid w:val="007323CF"/>
    <w:rsid w:val="00733626"/>
    <w:rsid w:val="00733C88"/>
    <w:rsid w:val="00734055"/>
    <w:rsid w:val="0073421B"/>
    <w:rsid w:val="007355BB"/>
    <w:rsid w:val="00735CBC"/>
    <w:rsid w:val="00736464"/>
    <w:rsid w:val="00736FCF"/>
    <w:rsid w:val="007373E1"/>
    <w:rsid w:val="0074023F"/>
    <w:rsid w:val="00742EEC"/>
    <w:rsid w:val="00744DA3"/>
    <w:rsid w:val="007450E5"/>
    <w:rsid w:val="0075326A"/>
    <w:rsid w:val="00753ED5"/>
    <w:rsid w:val="0075491E"/>
    <w:rsid w:val="00754F62"/>
    <w:rsid w:val="00754F88"/>
    <w:rsid w:val="007558D8"/>
    <w:rsid w:val="00756996"/>
    <w:rsid w:val="00756AE6"/>
    <w:rsid w:val="00757472"/>
    <w:rsid w:val="00757522"/>
    <w:rsid w:val="00757799"/>
    <w:rsid w:val="00762228"/>
    <w:rsid w:val="00762285"/>
    <w:rsid w:val="00762DD5"/>
    <w:rsid w:val="00763C69"/>
    <w:rsid w:val="00763DDB"/>
    <w:rsid w:val="00765074"/>
    <w:rsid w:val="007660CC"/>
    <w:rsid w:val="00767874"/>
    <w:rsid w:val="007708DD"/>
    <w:rsid w:val="00770CCD"/>
    <w:rsid w:val="00772A45"/>
    <w:rsid w:val="00775D3C"/>
    <w:rsid w:val="007763E5"/>
    <w:rsid w:val="00776D14"/>
    <w:rsid w:val="007814DC"/>
    <w:rsid w:val="007819B5"/>
    <w:rsid w:val="00782177"/>
    <w:rsid w:val="00785413"/>
    <w:rsid w:val="007907BD"/>
    <w:rsid w:val="0079227C"/>
    <w:rsid w:val="00793A7E"/>
    <w:rsid w:val="0079562F"/>
    <w:rsid w:val="007964AA"/>
    <w:rsid w:val="0079670A"/>
    <w:rsid w:val="0079771D"/>
    <w:rsid w:val="007A149F"/>
    <w:rsid w:val="007A1A4F"/>
    <w:rsid w:val="007A2154"/>
    <w:rsid w:val="007A3FA5"/>
    <w:rsid w:val="007A4A99"/>
    <w:rsid w:val="007A51A9"/>
    <w:rsid w:val="007A7224"/>
    <w:rsid w:val="007B038A"/>
    <w:rsid w:val="007B2BC5"/>
    <w:rsid w:val="007B6542"/>
    <w:rsid w:val="007C3691"/>
    <w:rsid w:val="007C3BF9"/>
    <w:rsid w:val="007C6202"/>
    <w:rsid w:val="007C63A7"/>
    <w:rsid w:val="007C67E8"/>
    <w:rsid w:val="007C7EDC"/>
    <w:rsid w:val="007D05F8"/>
    <w:rsid w:val="007D28C1"/>
    <w:rsid w:val="007D67C2"/>
    <w:rsid w:val="007D73B9"/>
    <w:rsid w:val="007E203E"/>
    <w:rsid w:val="007E2E60"/>
    <w:rsid w:val="007E5D0C"/>
    <w:rsid w:val="007E62A4"/>
    <w:rsid w:val="007E705D"/>
    <w:rsid w:val="007E7A71"/>
    <w:rsid w:val="007E7B28"/>
    <w:rsid w:val="007F0B3E"/>
    <w:rsid w:val="007F0D28"/>
    <w:rsid w:val="007F12C0"/>
    <w:rsid w:val="007F1F96"/>
    <w:rsid w:val="007F22F3"/>
    <w:rsid w:val="007F24CB"/>
    <w:rsid w:val="007F2E08"/>
    <w:rsid w:val="007F3458"/>
    <w:rsid w:val="007F48B5"/>
    <w:rsid w:val="007F4B31"/>
    <w:rsid w:val="007F6A68"/>
    <w:rsid w:val="007F7E6B"/>
    <w:rsid w:val="00800124"/>
    <w:rsid w:val="008002CE"/>
    <w:rsid w:val="00800B18"/>
    <w:rsid w:val="00800D14"/>
    <w:rsid w:val="00801E38"/>
    <w:rsid w:val="00806B64"/>
    <w:rsid w:val="00810DC6"/>
    <w:rsid w:val="0081508B"/>
    <w:rsid w:val="00815DAA"/>
    <w:rsid w:val="00816760"/>
    <w:rsid w:val="008168C9"/>
    <w:rsid w:val="00816A2E"/>
    <w:rsid w:val="008175F4"/>
    <w:rsid w:val="00820BF0"/>
    <w:rsid w:val="00820D15"/>
    <w:rsid w:val="0082678C"/>
    <w:rsid w:val="00827618"/>
    <w:rsid w:val="00827806"/>
    <w:rsid w:val="0083153F"/>
    <w:rsid w:val="00831604"/>
    <w:rsid w:val="008328C0"/>
    <w:rsid w:val="0083420D"/>
    <w:rsid w:val="00835F5B"/>
    <w:rsid w:val="00837962"/>
    <w:rsid w:val="00842833"/>
    <w:rsid w:val="008437D3"/>
    <w:rsid w:val="00845254"/>
    <w:rsid w:val="00846BFC"/>
    <w:rsid w:val="00847A3C"/>
    <w:rsid w:val="008502AE"/>
    <w:rsid w:val="00850BDF"/>
    <w:rsid w:val="00851DB2"/>
    <w:rsid w:val="00853925"/>
    <w:rsid w:val="008546DD"/>
    <w:rsid w:val="00856937"/>
    <w:rsid w:val="008579FC"/>
    <w:rsid w:val="00857C85"/>
    <w:rsid w:val="00857F1B"/>
    <w:rsid w:val="00860151"/>
    <w:rsid w:val="00862851"/>
    <w:rsid w:val="00862887"/>
    <w:rsid w:val="00863187"/>
    <w:rsid w:val="00863C1A"/>
    <w:rsid w:val="008667EC"/>
    <w:rsid w:val="0086735F"/>
    <w:rsid w:val="00867E04"/>
    <w:rsid w:val="00870DB2"/>
    <w:rsid w:val="00872DAA"/>
    <w:rsid w:val="00873482"/>
    <w:rsid w:val="00874163"/>
    <w:rsid w:val="00874AE7"/>
    <w:rsid w:val="00876685"/>
    <w:rsid w:val="00876ECB"/>
    <w:rsid w:val="0088442A"/>
    <w:rsid w:val="00884CFD"/>
    <w:rsid w:val="00890EB1"/>
    <w:rsid w:val="008952FE"/>
    <w:rsid w:val="008961F2"/>
    <w:rsid w:val="008966CD"/>
    <w:rsid w:val="00896DB9"/>
    <w:rsid w:val="00897F92"/>
    <w:rsid w:val="008A0366"/>
    <w:rsid w:val="008A064F"/>
    <w:rsid w:val="008A1A06"/>
    <w:rsid w:val="008A2703"/>
    <w:rsid w:val="008A277E"/>
    <w:rsid w:val="008A394F"/>
    <w:rsid w:val="008A4B2F"/>
    <w:rsid w:val="008A54F0"/>
    <w:rsid w:val="008B0FA4"/>
    <w:rsid w:val="008B3BF1"/>
    <w:rsid w:val="008B3C61"/>
    <w:rsid w:val="008B7791"/>
    <w:rsid w:val="008B7FCE"/>
    <w:rsid w:val="008C091E"/>
    <w:rsid w:val="008C13EF"/>
    <w:rsid w:val="008C1F6A"/>
    <w:rsid w:val="008D4DB0"/>
    <w:rsid w:val="008D55DC"/>
    <w:rsid w:val="008D60EB"/>
    <w:rsid w:val="008E024C"/>
    <w:rsid w:val="008E0489"/>
    <w:rsid w:val="008E176B"/>
    <w:rsid w:val="008E3A92"/>
    <w:rsid w:val="008E40CA"/>
    <w:rsid w:val="008E4AF4"/>
    <w:rsid w:val="008E4B05"/>
    <w:rsid w:val="008E6820"/>
    <w:rsid w:val="008E6EE9"/>
    <w:rsid w:val="008E70A5"/>
    <w:rsid w:val="008F002B"/>
    <w:rsid w:val="008F05AA"/>
    <w:rsid w:val="008F1E3F"/>
    <w:rsid w:val="008F43B5"/>
    <w:rsid w:val="008F4E98"/>
    <w:rsid w:val="008F4F64"/>
    <w:rsid w:val="008F5EB7"/>
    <w:rsid w:val="00900C3D"/>
    <w:rsid w:val="00900DE0"/>
    <w:rsid w:val="00901ADB"/>
    <w:rsid w:val="00902D82"/>
    <w:rsid w:val="00905A8B"/>
    <w:rsid w:val="00905D64"/>
    <w:rsid w:val="00907A4F"/>
    <w:rsid w:val="009108BA"/>
    <w:rsid w:val="00912710"/>
    <w:rsid w:val="009143A9"/>
    <w:rsid w:val="0091454C"/>
    <w:rsid w:val="009149D4"/>
    <w:rsid w:val="0091611B"/>
    <w:rsid w:val="00917A97"/>
    <w:rsid w:val="00920B81"/>
    <w:rsid w:val="00921430"/>
    <w:rsid w:val="00921873"/>
    <w:rsid w:val="00925268"/>
    <w:rsid w:val="009269BA"/>
    <w:rsid w:val="00927A99"/>
    <w:rsid w:val="00927C12"/>
    <w:rsid w:val="0093065D"/>
    <w:rsid w:val="009325CF"/>
    <w:rsid w:val="00932B79"/>
    <w:rsid w:val="0093721A"/>
    <w:rsid w:val="009403FC"/>
    <w:rsid w:val="009404A2"/>
    <w:rsid w:val="00943AF8"/>
    <w:rsid w:val="009440BF"/>
    <w:rsid w:val="00944CF3"/>
    <w:rsid w:val="00944EFA"/>
    <w:rsid w:val="0094614E"/>
    <w:rsid w:val="009461C5"/>
    <w:rsid w:val="00946A21"/>
    <w:rsid w:val="0094710F"/>
    <w:rsid w:val="00947AB7"/>
    <w:rsid w:val="00947CCB"/>
    <w:rsid w:val="00952945"/>
    <w:rsid w:val="00952A55"/>
    <w:rsid w:val="009532C4"/>
    <w:rsid w:val="00954C63"/>
    <w:rsid w:val="009556D0"/>
    <w:rsid w:val="00955AD3"/>
    <w:rsid w:val="009568E8"/>
    <w:rsid w:val="00956DB1"/>
    <w:rsid w:val="00960F96"/>
    <w:rsid w:val="0096185B"/>
    <w:rsid w:val="00962BB4"/>
    <w:rsid w:val="00963314"/>
    <w:rsid w:val="0096340A"/>
    <w:rsid w:val="009645A4"/>
    <w:rsid w:val="0096559B"/>
    <w:rsid w:val="00966543"/>
    <w:rsid w:val="009666FC"/>
    <w:rsid w:val="009670DC"/>
    <w:rsid w:val="00970FB7"/>
    <w:rsid w:val="009735D5"/>
    <w:rsid w:val="00973BAA"/>
    <w:rsid w:val="00974420"/>
    <w:rsid w:val="00980BF8"/>
    <w:rsid w:val="00981022"/>
    <w:rsid w:val="00981FF7"/>
    <w:rsid w:val="00982BAD"/>
    <w:rsid w:val="009849FC"/>
    <w:rsid w:val="00984EF4"/>
    <w:rsid w:val="0098525D"/>
    <w:rsid w:val="009855D3"/>
    <w:rsid w:val="00985802"/>
    <w:rsid w:val="0098648B"/>
    <w:rsid w:val="0099003A"/>
    <w:rsid w:val="009904FE"/>
    <w:rsid w:val="00991166"/>
    <w:rsid w:val="00992F5C"/>
    <w:rsid w:val="009941A5"/>
    <w:rsid w:val="00996332"/>
    <w:rsid w:val="00996875"/>
    <w:rsid w:val="00996F0B"/>
    <w:rsid w:val="00997D7E"/>
    <w:rsid w:val="009A0116"/>
    <w:rsid w:val="009A0D4F"/>
    <w:rsid w:val="009A0FA0"/>
    <w:rsid w:val="009A105D"/>
    <w:rsid w:val="009A2144"/>
    <w:rsid w:val="009A2CFB"/>
    <w:rsid w:val="009A579A"/>
    <w:rsid w:val="009A5B16"/>
    <w:rsid w:val="009A72CA"/>
    <w:rsid w:val="009A7311"/>
    <w:rsid w:val="009A7AE0"/>
    <w:rsid w:val="009A7BD5"/>
    <w:rsid w:val="009A7CD5"/>
    <w:rsid w:val="009B0337"/>
    <w:rsid w:val="009B107C"/>
    <w:rsid w:val="009B1DE9"/>
    <w:rsid w:val="009B2916"/>
    <w:rsid w:val="009B3866"/>
    <w:rsid w:val="009B4A90"/>
    <w:rsid w:val="009B5CFF"/>
    <w:rsid w:val="009B7B32"/>
    <w:rsid w:val="009B7FFD"/>
    <w:rsid w:val="009C0352"/>
    <w:rsid w:val="009C0E86"/>
    <w:rsid w:val="009C492F"/>
    <w:rsid w:val="009C695D"/>
    <w:rsid w:val="009C69A3"/>
    <w:rsid w:val="009D1A4B"/>
    <w:rsid w:val="009D3243"/>
    <w:rsid w:val="009D3A5A"/>
    <w:rsid w:val="009D5008"/>
    <w:rsid w:val="009D6F7D"/>
    <w:rsid w:val="009D75A4"/>
    <w:rsid w:val="009E02B9"/>
    <w:rsid w:val="009E0C01"/>
    <w:rsid w:val="009E23EC"/>
    <w:rsid w:val="009E461C"/>
    <w:rsid w:val="009E4892"/>
    <w:rsid w:val="009E61CC"/>
    <w:rsid w:val="009F15E8"/>
    <w:rsid w:val="009F1AA2"/>
    <w:rsid w:val="009F1F27"/>
    <w:rsid w:val="009F4AAF"/>
    <w:rsid w:val="009F70DD"/>
    <w:rsid w:val="009F7CDC"/>
    <w:rsid w:val="00A0112E"/>
    <w:rsid w:val="00A01B7A"/>
    <w:rsid w:val="00A01DF0"/>
    <w:rsid w:val="00A01F22"/>
    <w:rsid w:val="00A026D2"/>
    <w:rsid w:val="00A02956"/>
    <w:rsid w:val="00A06420"/>
    <w:rsid w:val="00A06FF2"/>
    <w:rsid w:val="00A12368"/>
    <w:rsid w:val="00A132E4"/>
    <w:rsid w:val="00A135FD"/>
    <w:rsid w:val="00A13EBF"/>
    <w:rsid w:val="00A1462F"/>
    <w:rsid w:val="00A17697"/>
    <w:rsid w:val="00A17DF3"/>
    <w:rsid w:val="00A2148F"/>
    <w:rsid w:val="00A214E6"/>
    <w:rsid w:val="00A218FD"/>
    <w:rsid w:val="00A22017"/>
    <w:rsid w:val="00A25E93"/>
    <w:rsid w:val="00A26375"/>
    <w:rsid w:val="00A324C1"/>
    <w:rsid w:val="00A3283F"/>
    <w:rsid w:val="00A32A99"/>
    <w:rsid w:val="00A33C60"/>
    <w:rsid w:val="00A3518D"/>
    <w:rsid w:val="00A3684D"/>
    <w:rsid w:val="00A407E2"/>
    <w:rsid w:val="00A42217"/>
    <w:rsid w:val="00A43B0D"/>
    <w:rsid w:val="00A4498C"/>
    <w:rsid w:val="00A46631"/>
    <w:rsid w:val="00A46E33"/>
    <w:rsid w:val="00A47605"/>
    <w:rsid w:val="00A47CE3"/>
    <w:rsid w:val="00A503E5"/>
    <w:rsid w:val="00A51E16"/>
    <w:rsid w:val="00A52934"/>
    <w:rsid w:val="00A53265"/>
    <w:rsid w:val="00A53A40"/>
    <w:rsid w:val="00A606ED"/>
    <w:rsid w:val="00A633AC"/>
    <w:rsid w:val="00A6473C"/>
    <w:rsid w:val="00A64A9B"/>
    <w:rsid w:val="00A64C51"/>
    <w:rsid w:val="00A65204"/>
    <w:rsid w:val="00A66334"/>
    <w:rsid w:val="00A67829"/>
    <w:rsid w:val="00A70B4D"/>
    <w:rsid w:val="00A72915"/>
    <w:rsid w:val="00A736E4"/>
    <w:rsid w:val="00A74284"/>
    <w:rsid w:val="00A74A19"/>
    <w:rsid w:val="00A751BE"/>
    <w:rsid w:val="00A75B92"/>
    <w:rsid w:val="00A7631E"/>
    <w:rsid w:val="00A770AE"/>
    <w:rsid w:val="00A77980"/>
    <w:rsid w:val="00A80974"/>
    <w:rsid w:val="00A80AB8"/>
    <w:rsid w:val="00A816BA"/>
    <w:rsid w:val="00A822DD"/>
    <w:rsid w:val="00A82E4D"/>
    <w:rsid w:val="00A834EC"/>
    <w:rsid w:val="00A86506"/>
    <w:rsid w:val="00A865AF"/>
    <w:rsid w:val="00A87A0A"/>
    <w:rsid w:val="00A87EEC"/>
    <w:rsid w:val="00A90255"/>
    <w:rsid w:val="00A93481"/>
    <w:rsid w:val="00A93B6B"/>
    <w:rsid w:val="00A948E2"/>
    <w:rsid w:val="00A95423"/>
    <w:rsid w:val="00A95755"/>
    <w:rsid w:val="00A9612E"/>
    <w:rsid w:val="00A97C69"/>
    <w:rsid w:val="00AA28E5"/>
    <w:rsid w:val="00AA2B87"/>
    <w:rsid w:val="00AA34DC"/>
    <w:rsid w:val="00AA4257"/>
    <w:rsid w:val="00AA626F"/>
    <w:rsid w:val="00AA6497"/>
    <w:rsid w:val="00AA6CDA"/>
    <w:rsid w:val="00AA6E6D"/>
    <w:rsid w:val="00AA7178"/>
    <w:rsid w:val="00AB152C"/>
    <w:rsid w:val="00AB1B1D"/>
    <w:rsid w:val="00AB257C"/>
    <w:rsid w:val="00AB4BA0"/>
    <w:rsid w:val="00AB63B2"/>
    <w:rsid w:val="00AB6D67"/>
    <w:rsid w:val="00AB7936"/>
    <w:rsid w:val="00AC0CF4"/>
    <w:rsid w:val="00AC2655"/>
    <w:rsid w:val="00AC3B74"/>
    <w:rsid w:val="00AC3CE7"/>
    <w:rsid w:val="00AC47F0"/>
    <w:rsid w:val="00AC5CB8"/>
    <w:rsid w:val="00AD071D"/>
    <w:rsid w:val="00AD1F0D"/>
    <w:rsid w:val="00AD6D7B"/>
    <w:rsid w:val="00AE2B3E"/>
    <w:rsid w:val="00AE3F06"/>
    <w:rsid w:val="00AE416C"/>
    <w:rsid w:val="00AF1A6E"/>
    <w:rsid w:val="00AF1ECC"/>
    <w:rsid w:val="00AF3846"/>
    <w:rsid w:val="00AF3B77"/>
    <w:rsid w:val="00AF3D7F"/>
    <w:rsid w:val="00AF56CC"/>
    <w:rsid w:val="00AF5C3A"/>
    <w:rsid w:val="00B02A38"/>
    <w:rsid w:val="00B049C8"/>
    <w:rsid w:val="00B050FC"/>
    <w:rsid w:val="00B06793"/>
    <w:rsid w:val="00B12BB3"/>
    <w:rsid w:val="00B13C7A"/>
    <w:rsid w:val="00B14017"/>
    <w:rsid w:val="00B15434"/>
    <w:rsid w:val="00B20E02"/>
    <w:rsid w:val="00B216B4"/>
    <w:rsid w:val="00B23592"/>
    <w:rsid w:val="00B2702D"/>
    <w:rsid w:val="00B305CA"/>
    <w:rsid w:val="00B338A0"/>
    <w:rsid w:val="00B34A54"/>
    <w:rsid w:val="00B35177"/>
    <w:rsid w:val="00B35475"/>
    <w:rsid w:val="00B41FBF"/>
    <w:rsid w:val="00B431D8"/>
    <w:rsid w:val="00B43C8D"/>
    <w:rsid w:val="00B44E06"/>
    <w:rsid w:val="00B460FD"/>
    <w:rsid w:val="00B46363"/>
    <w:rsid w:val="00B463D8"/>
    <w:rsid w:val="00B46F2E"/>
    <w:rsid w:val="00B51157"/>
    <w:rsid w:val="00B545C3"/>
    <w:rsid w:val="00B56A6C"/>
    <w:rsid w:val="00B5719E"/>
    <w:rsid w:val="00B605CB"/>
    <w:rsid w:val="00B61C42"/>
    <w:rsid w:val="00B62212"/>
    <w:rsid w:val="00B62A4D"/>
    <w:rsid w:val="00B66449"/>
    <w:rsid w:val="00B67471"/>
    <w:rsid w:val="00B707DB"/>
    <w:rsid w:val="00B70CBB"/>
    <w:rsid w:val="00B70E9A"/>
    <w:rsid w:val="00B72396"/>
    <w:rsid w:val="00B733AF"/>
    <w:rsid w:val="00B80006"/>
    <w:rsid w:val="00B80D6F"/>
    <w:rsid w:val="00B8188D"/>
    <w:rsid w:val="00B82A89"/>
    <w:rsid w:val="00B82C69"/>
    <w:rsid w:val="00B8425D"/>
    <w:rsid w:val="00B84AE5"/>
    <w:rsid w:val="00B8682A"/>
    <w:rsid w:val="00B87EEA"/>
    <w:rsid w:val="00B91080"/>
    <w:rsid w:val="00B92A6D"/>
    <w:rsid w:val="00B9350A"/>
    <w:rsid w:val="00B96EF7"/>
    <w:rsid w:val="00BA05B3"/>
    <w:rsid w:val="00BA10FD"/>
    <w:rsid w:val="00BA29ED"/>
    <w:rsid w:val="00BB0692"/>
    <w:rsid w:val="00BB107E"/>
    <w:rsid w:val="00BB183A"/>
    <w:rsid w:val="00BB6112"/>
    <w:rsid w:val="00BB6188"/>
    <w:rsid w:val="00BB6AA0"/>
    <w:rsid w:val="00BB771C"/>
    <w:rsid w:val="00BB7C9A"/>
    <w:rsid w:val="00BB7DF7"/>
    <w:rsid w:val="00BC0F92"/>
    <w:rsid w:val="00BC10ED"/>
    <w:rsid w:val="00BC3B99"/>
    <w:rsid w:val="00BC4ACB"/>
    <w:rsid w:val="00BC77BF"/>
    <w:rsid w:val="00BC793E"/>
    <w:rsid w:val="00BC7D89"/>
    <w:rsid w:val="00BD04BB"/>
    <w:rsid w:val="00BD3FF7"/>
    <w:rsid w:val="00BD6296"/>
    <w:rsid w:val="00BE269A"/>
    <w:rsid w:val="00BE29C1"/>
    <w:rsid w:val="00BE3738"/>
    <w:rsid w:val="00BE3F24"/>
    <w:rsid w:val="00BE64C8"/>
    <w:rsid w:val="00BE74F2"/>
    <w:rsid w:val="00BE7EC8"/>
    <w:rsid w:val="00BF11CA"/>
    <w:rsid w:val="00BF3EE3"/>
    <w:rsid w:val="00BF4112"/>
    <w:rsid w:val="00BF41C4"/>
    <w:rsid w:val="00BF5052"/>
    <w:rsid w:val="00BF539D"/>
    <w:rsid w:val="00BF6000"/>
    <w:rsid w:val="00C00813"/>
    <w:rsid w:val="00C0136C"/>
    <w:rsid w:val="00C023E5"/>
    <w:rsid w:val="00C02F55"/>
    <w:rsid w:val="00C03318"/>
    <w:rsid w:val="00C034E7"/>
    <w:rsid w:val="00C05603"/>
    <w:rsid w:val="00C10833"/>
    <w:rsid w:val="00C1177F"/>
    <w:rsid w:val="00C118D1"/>
    <w:rsid w:val="00C14FA9"/>
    <w:rsid w:val="00C15B5C"/>
    <w:rsid w:val="00C15EF6"/>
    <w:rsid w:val="00C17373"/>
    <w:rsid w:val="00C20FEF"/>
    <w:rsid w:val="00C2130A"/>
    <w:rsid w:val="00C227A1"/>
    <w:rsid w:val="00C24413"/>
    <w:rsid w:val="00C26956"/>
    <w:rsid w:val="00C275E7"/>
    <w:rsid w:val="00C3290C"/>
    <w:rsid w:val="00C3322F"/>
    <w:rsid w:val="00C33C16"/>
    <w:rsid w:val="00C3610B"/>
    <w:rsid w:val="00C36155"/>
    <w:rsid w:val="00C36A08"/>
    <w:rsid w:val="00C4521E"/>
    <w:rsid w:val="00C4571D"/>
    <w:rsid w:val="00C45C30"/>
    <w:rsid w:val="00C467A8"/>
    <w:rsid w:val="00C46E9A"/>
    <w:rsid w:val="00C50DB0"/>
    <w:rsid w:val="00C55243"/>
    <w:rsid w:val="00C55C4B"/>
    <w:rsid w:val="00C56061"/>
    <w:rsid w:val="00C56B2A"/>
    <w:rsid w:val="00C57A53"/>
    <w:rsid w:val="00C61190"/>
    <w:rsid w:val="00C626C3"/>
    <w:rsid w:val="00C6296E"/>
    <w:rsid w:val="00C63421"/>
    <w:rsid w:val="00C63CA4"/>
    <w:rsid w:val="00C63ED5"/>
    <w:rsid w:val="00C65CED"/>
    <w:rsid w:val="00C742C1"/>
    <w:rsid w:val="00C74AC3"/>
    <w:rsid w:val="00C76145"/>
    <w:rsid w:val="00C7764D"/>
    <w:rsid w:val="00C80DDA"/>
    <w:rsid w:val="00C81351"/>
    <w:rsid w:val="00C82F16"/>
    <w:rsid w:val="00C83B0F"/>
    <w:rsid w:val="00C853D4"/>
    <w:rsid w:val="00C856F2"/>
    <w:rsid w:val="00C85831"/>
    <w:rsid w:val="00C862E7"/>
    <w:rsid w:val="00C8739C"/>
    <w:rsid w:val="00C90247"/>
    <w:rsid w:val="00C90F8F"/>
    <w:rsid w:val="00C92C15"/>
    <w:rsid w:val="00C93637"/>
    <w:rsid w:val="00C93AF7"/>
    <w:rsid w:val="00C93D78"/>
    <w:rsid w:val="00C9531F"/>
    <w:rsid w:val="00C9550C"/>
    <w:rsid w:val="00C95EB0"/>
    <w:rsid w:val="00CA03FD"/>
    <w:rsid w:val="00CA06D6"/>
    <w:rsid w:val="00CA10D4"/>
    <w:rsid w:val="00CA1D54"/>
    <w:rsid w:val="00CA2AC2"/>
    <w:rsid w:val="00CA368B"/>
    <w:rsid w:val="00CA44BB"/>
    <w:rsid w:val="00CA49A0"/>
    <w:rsid w:val="00CA5792"/>
    <w:rsid w:val="00CA700A"/>
    <w:rsid w:val="00CA7019"/>
    <w:rsid w:val="00CB00C7"/>
    <w:rsid w:val="00CB3BD7"/>
    <w:rsid w:val="00CB3E9A"/>
    <w:rsid w:val="00CB4B58"/>
    <w:rsid w:val="00CB4C91"/>
    <w:rsid w:val="00CB6D76"/>
    <w:rsid w:val="00CB72D7"/>
    <w:rsid w:val="00CC0203"/>
    <w:rsid w:val="00CC121C"/>
    <w:rsid w:val="00CC1311"/>
    <w:rsid w:val="00CC1B25"/>
    <w:rsid w:val="00CC1B87"/>
    <w:rsid w:val="00CC227E"/>
    <w:rsid w:val="00CC352C"/>
    <w:rsid w:val="00CC39E2"/>
    <w:rsid w:val="00CC3F78"/>
    <w:rsid w:val="00CC78F4"/>
    <w:rsid w:val="00CD0AC1"/>
    <w:rsid w:val="00CD1EF7"/>
    <w:rsid w:val="00CD30AD"/>
    <w:rsid w:val="00CD4097"/>
    <w:rsid w:val="00CD41E9"/>
    <w:rsid w:val="00CD4A0B"/>
    <w:rsid w:val="00CE2780"/>
    <w:rsid w:val="00CE5E25"/>
    <w:rsid w:val="00CE6B49"/>
    <w:rsid w:val="00CE6C0F"/>
    <w:rsid w:val="00CE71A7"/>
    <w:rsid w:val="00CF240A"/>
    <w:rsid w:val="00CF3D8D"/>
    <w:rsid w:val="00CF429F"/>
    <w:rsid w:val="00CF4BE0"/>
    <w:rsid w:val="00CF4F27"/>
    <w:rsid w:val="00CF60F9"/>
    <w:rsid w:val="00CF6721"/>
    <w:rsid w:val="00CF7337"/>
    <w:rsid w:val="00D00378"/>
    <w:rsid w:val="00D02090"/>
    <w:rsid w:val="00D0714F"/>
    <w:rsid w:val="00D0724B"/>
    <w:rsid w:val="00D07B04"/>
    <w:rsid w:val="00D10774"/>
    <w:rsid w:val="00D11834"/>
    <w:rsid w:val="00D120B0"/>
    <w:rsid w:val="00D12E74"/>
    <w:rsid w:val="00D137F0"/>
    <w:rsid w:val="00D16716"/>
    <w:rsid w:val="00D169C8"/>
    <w:rsid w:val="00D17C8D"/>
    <w:rsid w:val="00D213EC"/>
    <w:rsid w:val="00D21A8E"/>
    <w:rsid w:val="00D22C88"/>
    <w:rsid w:val="00D241E3"/>
    <w:rsid w:val="00D256A5"/>
    <w:rsid w:val="00D26842"/>
    <w:rsid w:val="00D26976"/>
    <w:rsid w:val="00D271D4"/>
    <w:rsid w:val="00D306E8"/>
    <w:rsid w:val="00D30B04"/>
    <w:rsid w:val="00D31B00"/>
    <w:rsid w:val="00D33728"/>
    <w:rsid w:val="00D34C90"/>
    <w:rsid w:val="00D35B16"/>
    <w:rsid w:val="00D36846"/>
    <w:rsid w:val="00D370B8"/>
    <w:rsid w:val="00D37311"/>
    <w:rsid w:val="00D40728"/>
    <w:rsid w:val="00D45666"/>
    <w:rsid w:val="00D45821"/>
    <w:rsid w:val="00D46F22"/>
    <w:rsid w:val="00D50581"/>
    <w:rsid w:val="00D50C77"/>
    <w:rsid w:val="00D565DB"/>
    <w:rsid w:val="00D57B5D"/>
    <w:rsid w:val="00D628A1"/>
    <w:rsid w:val="00D63E5C"/>
    <w:rsid w:val="00D644DD"/>
    <w:rsid w:val="00D64C8C"/>
    <w:rsid w:val="00D6518B"/>
    <w:rsid w:val="00D661D8"/>
    <w:rsid w:val="00D666DE"/>
    <w:rsid w:val="00D6744D"/>
    <w:rsid w:val="00D7092C"/>
    <w:rsid w:val="00D71C92"/>
    <w:rsid w:val="00D7250E"/>
    <w:rsid w:val="00D72B39"/>
    <w:rsid w:val="00D73B53"/>
    <w:rsid w:val="00D7512C"/>
    <w:rsid w:val="00D77225"/>
    <w:rsid w:val="00D777F4"/>
    <w:rsid w:val="00D80256"/>
    <w:rsid w:val="00D81637"/>
    <w:rsid w:val="00D817D3"/>
    <w:rsid w:val="00D8191D"/>
    <w:rsid w:val="00D86016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643"/>
    <w:rsid w:val="00D96B79"/>
    <w:rsid w:val="00D97BEB"/>
    <w:rsid w:val="00DA003F"/>
    <w:rsid w:val="00DA0DE3"/>
    <w:rsid w:val="00DA15D1"/>
    <w:rsid w:val="00DA1EF9"/>
    <w:rsid w:val="00DA29C7"/>
    <w:rsid w:val="00DA3311"/>
    <w:rsid w:val="00DA37FF"/>
    <w:rsid w:val="00DA4866"/>
    <w:rsid w:val="00DA50EE"/>
    <w:rsid w:val="00DA6CAB"/>
    <w:rsid w:val="00DA75F1"/>
    <w:rsid w:val="00DB1737"/>
    <w:rsid w:val="00DB1EB2"/>
    <w:rsid w:val="00DB1FA4"/>
    <w:rsid w:val="00DB342B"/>
    <w:rsid w:val="00DB4DEB"/>
    <w:rsid w:val="00DB733B"/>
    <w:rsid w:val="00DC4EBF"/>
    <w:rsid w:val="00DC5F2B"/>
    <w:rsid w:val="00DD17F0"/>
    <w:rsid w:val="00DD1D1C"/>
    <w:rsid w:val="00DD3253"/>
    <w:rsid w:val="00DD3A95"/>
    <w:rsid w:val="00DD46AD"/>
    <w:rsid w:val="00DD4E08"/>
    <w:rsid w:val="00DD777F"/>
    <w:rsid w:val="00DE032A"/>
    <w:rsid w:val="00DE10A2"/>
    <w:rsid w:val="00DE45BC"/>
    <w:rsid w:val="00DE46ED"/>
    <w:rsid w:val="00DE5991"/>
    <w:rsid w:val="00DE63CB"/>
    <w:rsid w:val="00DF201E"/>
    <w:rsid w:val="00DF4025"/>
    <w:rsid w:val="00DF6B13"/>
    <w:rsid w:val="00DF7FFE"/>
    <w:rsid w:val="00E01556"/>
    <w:rsid w:val="00E02824"/>
    <w:rsid w:val="00E02FC4"/>
    <w:rsid w:val="00E06014"/>
    <w:rsid w:val="00E10F41"/>
    <w:rsid w:val="00E13073"/>
    <w:rsid w:val="00E15609"/>
    <w:rsid w:val="00E16582"/>
    <w:rsid w:val="00E170EE"/>
    <w:rsid w:val="00E17197"/>
    <w:rsid w:val="00E17A98"/>
    <w:rsid w:val="00E215F2"/>
    <w:rsid w:val="00E2209E"/>
    <w:rsid w:val="00E22388"/>
    <w:rsid w:val="00E23771"/>
    <w:rsid w:val="00E30AB3"/>
    <w:rsid w:val="00E30AC3"/>
    <w:rsid w:val="00E31169"/>
    <w:rsid w:val="00E32BE4"/>
    <w:rsid w:val="00E32D35"/>
    <w:rsid w:val="00E34F44"/>
    <w:rsid w:val="00E360ED"/>
    <w:rsid w:val="00E3662B"/>
    <w:rsid w:val="00E375CD"/>
    <w:rsid w:val="00E3776C"/>
    <w:rsid w:val="00E3785A"/>
    <w:rsid w:val="00E37DC0"/>
    <w:rsid w:val="00E37ED7"/>
    <w:rsid w:val="00E4098D"/>
    <w:rsid w:val="00E40B5B"/>
    <w:rsid w:val="00E41C0B"/>
    <w:rsid w:val="00E422DF"/>
    <w:rsid w:val="00E423F3"/>
    <w:rsid w:val="00E4391D"/>
    <w:rsid w:val="00E4458A"/>
    <w:rsid w:val="00E45EC6"/>
    <w:rsid w:val="00E46CEE"/>
    <w:rsid w:val="00E470AA"/>
    <w:rsid w:val="00E513C1"/>
    <w:rsid w:val="00E522FB"/>
    <w:rsid w:val="00E529EC"/>
    <w:rsid w:val="00E539E8"/>
    <w:rsid w:val="00E5549A"/>
    <w:rsid w:val="00E55899"/>
    <w:rsid w:val="00E56002"/>
    <w:rsid w:val="00E600C5"/>
    <w:rsid w:val="00E601B3"/>
    <w:rsid w:val="00E61F0F"/>
    <w:rsid w:val="00E632B2"/>
    <w:rsid w:val="00E70D67"/>
    <w:rsid w:val="00E755E1"/>
    <w:rsid w:val="00E75C9E"/>
    <w:rsid w:val="00E80D7F"/>
    <w:rsid w:val="00E924A5"/>
    <w:rsid w:val="00E94684"/>
    <w:rsid w:val="00E946DF"/>
    <w:rsid w:val="00E95CAF"/>
    <w:rsid w:val="00E964CC"/>
    <w:rsid w:val="00EA003C"/>
    <w:rsid w:val="00EA0EB1"/>
    <w:rsid w:val="00EA2D40"/>
    <w:rsid w:val="00EA3078"/>
    <w:rsid w:val="00EA364C"/>
    <w:rsid w:val="00EA3E37"/>
    <w:rsid w:val="00EA5B3B"/>
    <w:rsid w:val="00EA5E26"/>
    <w:rsid w:val="00EA64EB"/>
    <w:rsid w:val="00EA6590"/>
    <w:rsid w:val="00EA6C76"/>
    <w:rsid w:val="00EA776C"/>
    <w:rsid w:val="00EA79E8"/>
    <w:rsid w:val="00EA7CAF"/>
    <w:rsid w:val="00EB18D9"/>
    <w:rsid w:val="00EB3EAC"/>
    <w:rsid w:val="00EB5538"/>
    <w:rsid w:val="00EB5A20"/>
    <w:rsid w:val="00EB5F29"/>
    <w:rsid w:val="00EB7338"/>
    <w:rsid w:val="00EC6352"/>
    <w:rsid w:val="00ED20E7"/>
    <w:rsid w:val="00ED247C"/>
    <w:rsid w:val="00ED4A65"/>
    <w:rsid w:val="00ED523E"/>
    <w:rsid w:val="00ED5E54"/>
    <w:rsid w:val="00ED6DC4"/>
    <w:rsid w:val="00ED6E0A"/>
    <w:rsid w:val="00ED78A0"/>
    <w:rsid w:val="00ED7D4C"/>
    <w:rsid w:val="00EE0E4F"/>
    <w:rsid w:val="00EE2235"/>
    <w:rsid w:val="00EE2361"/>
    <w:rsid w:val="00EE5960"/>
    <w:rsid w:val="00EE60D8"/>
    <w:rsid w:val="00EF1C03"/>
    <w:rsid w:val="00EF24C7"/>
    <w:rsid w:val="00EF411F"/>
    <w:rsid w:val="00EF6257"/>
    <w:rsid w:val="00EF74BB"/>
    <w:rsid w:val="00EF7636"/>
    <w:rsid w:val="00F00635"/>
    <w:rsid w:val="00F0711E"/>
    <w:rsid w:val="00F0792D"/>
    <w:rsid w:val="00F07B91"/>
    <w:rsid w:val="00F07FDC"/>
    <w:rsid w:val="00F111F6"/>
    <w:rsid w:val="00F12680"/>
    <w:rsid w:val="00F14603"/>
    <w:rsid w:val="00F1611D"/>
    <w:rsid w:val="00F17618"/>
    <w:rsid w:val="00F17CE7"/>
    <w:rsid w:val="00F21C5F"/>
    <w:rsid w:val="00F2275A"/>
    <w:rsid w:val="00F230FD"/>
    <w:rsid w:val="00F243FB"/>
    <w:rsid w:val="00F24F96"/>
    <w:rsid w:val="00F2554E"/>
    <w:rsid w:val="00F278BB"/>
    <w:rsid w:val="00F27A26"/>
    <w:rsid w:val="00F27E18"/>
    <w:rsid w:val="00F3259B"/>
    <w:rsid w:val="00F33606"/>
    <w:rsid w:val="00F353F2"/>
    <w:rsid w:val="00F35C02"/>
    <w:rsid w:val="00F40057"/>
    <w:rsid w:val="00F40126"/>
    <w:rsid w:val="00F42776"/>
    <w:rsid w:val="00F43071"/>
    <w:rsid w:val="00F465A3"/>
    <w:rsid w:val="00F46929"/>
    <w:rsid w:val="00F47389"/>
    <w:rsid w:val="00F50DCB"/>
    <w:rsid w:val="00F53B90"/>
    <w:rsid w:val="00F55CA3"/>
    <w:rsid w:val="00F55ECB"/>
    <w:rsid w:val="00F5647D"/>
    <w:rsid w:val="00F57434"/>
    <w:rsid w:val="00F61DC7"/>
    <w:rsid w:val="00F64AFD"/>
    <w:rsid w:val="00F64C94"/>
    <w:rsid w:val="00F657F3"/>
    <w:rsid w:val="00F66E0F"/>
    <w:rsid w:val="00F7079D"/>
    <w:rsid w:val="00F70F82"/>
    <w:rsid w:val="00F71B93"/>
    <w:rsid w:val="00F727FB"/>
    <w:rsid w:val="00F72AE2"/>
    <w:rsid w:val="00F740E9"/>
    <w:rsid w:val="00F743CD"/>
    <w:rsid w:val="00F7445A"/>
    <w:rsid w:val="00F7559C"/>
    <w:rsid w:val="00F77B05"/>
    <w:rsid w:val="00F80E46"/>
    <w:rsid w:val="00F81277"/>
    <w:rsid w:val="00F81650"/>
    <w:rsid w:val="00F83134"/>
    <w:rsid w:val="00F83499"/>
    <w:rsid w:val="00F8425E"/>
    <w:rsid w:val="00F85773"/>
    <w:rsid w:val="00F85F57"/>
    <w:rsid w:val="00F86A46"/>
    <w:rsid w:val="00F8716C"/>
    <w:rsid w:val="00F9197A"/>
    <w:rsid w:val="00F92E71"/>
    <w:rsid w:val="00F930BB"/>
    <w:rsid w:val="00F932C5"/>
    <w:rsid w:val="00F93783"/>
    <w:rsid w:val="00F94543"/>
    <w:rsid w:val="00F95472"/>
    <w:rsid w:val="00F96546"/>
    <w:rsid w:val="00F977C9"/>
    <w:rsid w:val="00FA0A49"/>
    <w:rsid w:val="00FA18B0"/>
    <w:rsid w:val="00FA37CA"/>
    <w:rsid w:val="00FA6261"/>
    <w:rsid w:val="00FA6D91"/>
    <w:rsid w:val="00FB1005"/>
    <w:rsid w:val="00FB1E49"/>
    <w:rsid w:val="00FB379B"/>
    <w:rsid w:val="00FB6666"/>
    <w:rsid w:val="00FC2349"/>
    <w:rsid w:val="00FC596D"/>
    <w:rsid w:val="00FC7F64"/>
    <w:rsid w:val="00FD1622"/>
    <w:rsid w:val="00FD1C47"/>
    <w:rsid w:val="00FD342E"/>
    <w:rsid w:val="00FD5800"/>
    <w:rsid w:val="00FE0218"/>
    <w:rsid w:val="00FE15AA"/>
    <w:rsid w:val="00FE1A23"/>
    <w:rsid w:val="00FE20FF"/>
    <w:rsid w:val="00FE23A3"/>
    <w:rsid w:val="00FE2A55"/>
    <w:rsid w:val="00FE4406"/>
    <w:rsid w:val="00FF0EDA"/>
    <w:rsid w:val="00FF1198"/>
    <w:rsid w:val="00FF1FEE"/>
    <w:rsid w:val="00FF4F6D"/>
    <w:rsid w:val="00FF5044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C7622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1A0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aliases w:val="Буллет 3-го уровня"/>
    <w:basedOn w:val="a"/>
    <w:link w:val="af2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3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4">
    <w:name w:val="Body Text"/>
    <w:basedOn w:val="a"/>
    <w:link w:val="10"/>
    <w:uiPriority w:val="99"/>
    <w:rsid w:val="00336998"/>
    <w:pPr>
      <w:jc w:val="both"/>
    </w:pPr>
  </w:style>
  <w:style w:type="character" w:customStyle="1" w:styleId="af5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4"/>
    <w:uiPriority w:val="99"/>
    <w:locked/>
    <w:rsid w:val="00336998"/>
    <w:rPr>
      <w:sz w:val="24"/>
      <w:szCs w:val="24"/>
    </w:rPr>
  </w:style>
  <w:style w:type="table" w:styleId="af6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7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character" w:customStyle="1" w:styleId="af2">
    <w:name w:val="Абзац списка Знак"/>
    <w:aliases w:val="Буллет 3-го уровня Знак"/>
    <w:link w:val="af1"/>
    <w:uiPriority w:val="34"/>
    <w:rsid w:val="00446475"/>
    <w:rPr>
      <w:rFonts w:ascii="Calibri" w:eastAsia="Calibri" w:hAnsi="Calibri" w:cs="Calibri"/>
      <w:sz w:val="22"/>
      <w:szCs w:val="22"/>
      <w:lang w:val="uk-UA" w:eastAsia="en-US"/>
    </w:rPr>
  </w:style>
  <w:style w:type="character" w:customStyle="1" w:styleId="a9">
    <w:name w:val="Текст сноски Знак"/>
    <w:basedOn w:val="a0"/>
    <w:link w:val="a8"/>
    <w:uiPriority w:val="99"/>
    <w:rsid w:val="000661A0"/>
  </w:style>
  <w:style w:type="character" w:styleId="af8">
    <w:name w:val="Unresolved Mention"/>
    <w:basedOn w:val="a0"/>
    <w:uiPriority w:val="99"/>
    <w:semiHidden/>
    <w:unhideWhenUsed/>
    <w:rsid w:val="00F55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.B.Shapoval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r01.safelinks.protection.outlook.com/?url=https%3A%2F%2Fmetinvestholding.com%2Fru%2Fprocurement%2Fappeals-board&amp;data=04%7C01%7CT.B.Shapoval%40metinvestholding.com%7C81d7cf812ae84d5e202508d9d65a6994%7Cb0bbbc892041434f8618bc081a1a01d4%7C0%7C0%7C637776506114982558%7CUnknown%7CTWFpbGZsb3d8eyJWIjoiMC4wLjAwMDAiLCJQIjoiV2luMzIiLCJBTiI6Ik1haWwiLCJXVCI6Mn0%3D%7C3000&amp;sdata=WowkdVFh3%2FZva8ebzanerNJ%2BDRS8CA0Gawwiwfpww5Q%3D&amp;reserved=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.B.Shapoval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kamet-steel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EF1F61A8B54438B154050A4CB7AF2" ma:contentTypeVersion="9" ma:contentTypeDescription="Create a new document." ma:contentTypeScope="" ma:versionID="c40343f4396868ba647e00b60fb23a70">
  <xsd:schema xmlns:xsd="http://www.w3.org/2001/XMLSchema" xmlns:xs="http://www.w3.org/2001/XMLSchema" xmlns:p="http://schemas.microsoft.com/office/2006/metadata/properties" xmlns:ns3="6ad0e5b4-55fb-43ac-ba2e-e68fee566696" targetNamespace="http://schemas.microsoft.com/office/2006/metadata/properties" ma:root="true" ma:fieldsID="046145e65d637a8dc759b5099dfa10bb" ns3:_="">
    <xsd:import namespace="6ad0e5b4-55fb-43ac-ba2e-e68fee566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0e5b4-55fb-43ac-ba2e-e68fee566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67A3F-E8AC-47B2-AB5B-E75908714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0e5b4-55fb-43ac-ba2e-e68fee566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4A5F2-40A3-42A2-B21D-93ADC7CFA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542</TotalTime>
  <Pages>3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технику</vt:lpstr>
    </vt:vector>
  </TitlesOfParts>
  <Manager>Сергей Новиков</Manager>
  <Company>МЕТИНВЕСТ ХОЛДИНГ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Шаповал Тетяна Борисівна (Tetiana Shapoval)</cp:lastModifiedBy>
  <cp:revision>202</cp:revision>
  <cp:lastPrinted>2026-06-08T10:35:00Z</cp:lastPrinted>
  <dcterms:created xsi:type="dcterms:W3CDTF">2023-10-20T15:14:00Z</dcterms:created>
  <dcterms:modified xsi:type="dcterms:W3CDTF">2026-09-04T11:44:00Z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0x0101001A9EF1F61A8B54438B154050A4CB7AF2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2023-07-11T10:08:13Z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c0748c74-bb64-42ca-b593-a7a8c17a9da2</vt:lpwstr>
  </property>
  <property fmtid="{D5CDD505-2E9C-101B-9397-08002B2CF9AE}" pid="9" name="MSIP_Label_d92777a8-4fe1-4bb5-bf8a-dafd6e0db0a2_ContentBits">
    <vt:lpwstr>0</vt:lpwstr>
  </property>
</Properties>
</file>